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9CADE0" w14:textId="77777777" w:rsidR="00EA02D4" w:rsidRDefault="00547877" w:rsidP="00EA02D4">
      <w:pPr>
        <w:pStyle w:val="Heading1"/>
        <w:rPr>
          <w:rFonts w:eastAsia="MS Mincho"/>
        </w:rPr>
      </w:pPr>
      <w:bookmarkStart w:id="0" w:name="_Toc511220124"/>
      <w:r w:rsidRPr="00EF52B6">
        <w:rPr>
          <w:rFonts w:eastAsia="MS Mincho"/>
        </w:rPr>
        <w:t xml:space="preserve">Knowledge Assessment </w:t>
      </w:r>
    </w:p>
    <w:p w14:paraId="3CC7475D" w14:textId="77777777" w:rsidR="00EA02D4" w:rsidRPr="00EF52B6" w:rsidRDefault="00547877" w:rsidP="00EA02D4">
      <w:pPr>
        <w:pStyle w:val="Heading1"/>
        <w:rPr>
          <w:rFonts w:eastAsia="MS Mincho"/>
        </w:rPr>
      </w:pPr>
      <w:r w:rsidRPr="00EF52B6">
        <w:rPr>
          <w:rFonts w:eastAsia="MS Mincho"/>
        </w:rPr>
        <w:t>Trainer &amp; Assessor Marking Guide</w:t>
      </w:r>
    </w:p>
    <w:p w14:paraId="44097E38" w14:textId="77777777" w:rsidR="00EA02D4" w:rsidRPr="00A56627" w:rsidRDefault="00547877" w:rsidP="00EA02D4">
      <w:pPr>
        <w:pStyle w:val="Heading2"/>
      </w:pPr>
      <w:r w:rsidRPr="00A56627">
        <w:t>Criteria</w:t>
      </w:r>
    </w:p>
    <w:p w14:paraId="3B3C1677" w14:textId="77777777" w:rsidR="00EA02D4" w:rsidRDefault="00547877" w:rsidP="00EA02D4">
      <w:pPr>
        <w:pStyle w:val="Heading3"/>
      </w:pPr>
      <w:r w:rsidRPr="007A6B4A">
        <w:t>Unit code, name and release number</w:t>
      </w:r>
    </w:p>
    <w:p w14:paraId="0B36B132" w14:textId="77777777" w:rsidR="00EA02D4" w:rsidRPr="00D83795" w:rsidRDefault="00547877" w:rsidP="00EA02D4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1" w:name="Unit"/>
      <w:r w:rsidRPr="00D83795">
        <w:rPr>
          <w:sz w:val="22"/>
          <w:szCs w:val="22"/>
          <w:lang w:eastAsia="en-AU"/>
        </w:rPr>
        <w:t>MEM09002B - Interpret technical drawing (1)</w:t>
      </w:r>
      <w:bookmarkEnd w:id="1"/>
    </w:p>
    <w:p w14:paraId="4C387619" w14:textId="77777777" w:rsidR="00EA02D4" w:rsidRPr="00D83795" w:rsidRDefault="00EA02D4" w:rsidP="00EA02D4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2D1779FF" w14:textId="77777777" w:rsidR="00EA02D4" w:rsidRDefault="00547877" w:rsidP="00EA02D4">
      <w:pPr>
        <w:pStyle w:val="Heading3"/>
      </w:pPr>
      <w:r w:rsidRPr="00A41E27">
        <w:t>Qualification</w:t>
      </w:r>
      <w:r>
        <w:t>/Course</w:t>
      </w:r>
      <w:r w:rsidRPr="00A41E27">
        <w:t xml:space="preserve"> code, name and release number</w:t>
      </w:r>
    </w:p>
    <w:p w14:paraId="78AFE81A" w14:textId="77777777" w:rsidR="00EA02D4" w:rsidRPr="00D83795" w:rsidRDefault="00547877" w:rsidP="00EA02D4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2" w:name="Qualification"/>
      <w:r w:rsidRPr="00D83795">
        <w:rPr>
          <w:sz w:val="22"/>
          <w:szCs w:val="22"/>
          <w:lang w:eastAsia="en-AU"/>
        </w:rPr>
        <w:t>MEM30305 - Certificate III in Engineering - Fabrication Trade (4)</w:t>
      </w:r>
      <w:bookmarkEnd w:id="2"/>
    </w:p>
    <w:p w14:paraId="0F681DB1" w14:textId="77777777" w:rsidR="00EA02D4" w:rsidRPr="00D83795" w:rsidRDefault="00EA02D4" w:rsidP="00EA02D4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2847C6AD" w14:textId="77777777" w:rsidR="00EA02D4" w:rsidRDefault="00EA02D4" w:rsidP="00EA02D4">
      <w:pPr>
        <w:rPr>
          <w:lang w:val="en-US" w:bidi="en-US"/>
        </w:rPr>
        <w:sectPr w:rsidR="00EA02D4" w:rsidSect="00EA02D4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6" w:h="16838"/>
          <w:pgMar w:top="1418" w:right="1418" w:bottom="1418" w:left="1418" w:header="567" w:footer="454" w:gutter="0"/>
          <w:pgNumType w:start="1"/>
          <w:cols w:space="4253"/>
          <w:docGrid w:linePitch="360"/>
        </w:sectPr>
      </w:pPr>
    </w:p>
    <w:p w14:paraId="649D973D" w14:textId="77777777" w:rsidR="00EA02D4" w:rsidRPr="00C14A60" w:rsidRDefault="00547877" w:rsidP="00EA02D4">
      <w:pPr>
        <w:pStyle w:val="SmallerText-Black"/>
        <w:tabs>
          <w:tab w:val="left" w:pos="2127"/>
        </w:tabs>
        <w:rPr>
          <w:color w:val="808080" w:themeColor="background1" w:themeShade="80"/>
        </w:rPr>
      </w:pPr>
      <w:r w:rsidRPr="00A47DED">
        <w:lastRenderedPageBreak/>
        <w:t>Version</w:t>
      </w:r>
      <w:r>
        <w:t>:</w:t>
      </w:r>
      <w:r>
        <w:tab/>
      </w:r>
      <w:r w:rsidRPr="00C14A60">
        <w:rPr>
          <w:i/>
          <w:color w:val="808080" w:themeColor="background1" w:themeShade="80"/>
        </w:rPr>
        <w:t>1.0</w:t>
      </w:r>
    </w:p>
    <w:p w14:paraId="0CBFE870" w14:textId="09DC89AA" w:rsidR="00EA02D4" w:rsidRPr="00867E80" w:rsidRDefault="00547877" w:rsidP="00EA02D4">
      <w:pPr>
        <w:pStyle w:val="SmallerText-Black"/>
        <w:tabs>
          <w:tab w:val="left" w:pos="2127"/>
        </w:tabs>
      </w:pPr>
      <w:r>
        <w:t>Date created:</w:t>
      </w:r>
      <w:r>
        <w:tab/>
      </w:r>
      <w:r w:rsidR="00076877">
        <w:rPr>
          <w:i/>
          <w:color w:val="FF0000"/>
        </w:rPr>
        <w:t>28.02.19</w:t>
      </w:r>
    </w:p>
    <w:p w14:paraId="3944CC08" w14:textId="495BD07E" w:rsidR="00EA02D4" w:rsidRPr="00867E80" w:rsidRDefault="00547877" w:rsidP="00EA02D4">
      <w:pPr>
        <w:pStyle w:val="SmallerText-Black"/>
        <w:tabs>
          <w:tab w:val="left" w:pos="2127"/>
        </w:tabs>
      </w:pPr>
      <w:r>
        <w:t>Date modified:</w:t>
      </w:r>
      <w:r>
        <w:tab/>
      </w:r>
      <w:r w:rsidRPr="00C14A60">
        <w:rPr>
          <w:i/>
          <w:color w:val="FF0000"/>
        </w:rPr>
        <w:fldChar w:fldCharType="begin"/>
      </w:r>
      <w:r w:rsidRPr="00C14A60">
        <w:rPr>
          <w:i/>
          <w:color w:val="FF0000"/>
        </w:rPr>
        <w:instrText xml:space="preserve"> DATE  \@ "dd/MM/yyyy"  \* MERGEFORMAT </w:instrText>
      </w:r>
      <w:r w:rsidRPr="00C14A60">
        <w:rPr>
          <w:i/>
          <w:color w:val="FF0000"/>
        </w:rPr>
        <w:fldChar w:fldCharType="separate"/>
      </w:r>
      <w:r w:rsidR="00884903" w:rsidRPr="00884903">
        <w:rPr>
          <w:i/>
          <w:noProof/>
          <w:color w:val="808080" w:themeColor="background1" w:themeShade="80"/>
        </w:rPr>
        <w:t>07/05/2019</w:t>
      </w:r>
      <w:r w:rsidRPr="00C14A60">
        <w:rPr>
          <w:i/>
          <w:color w:val="FF0000"/>
        </w:rPr>
        <w:fldChar w:fldCharType="end"/>
      </w:r>
    </w:p>
    <w:p w14:paraId="1F54235A" w14:textId="77777777" w:rsidR="00EA02D4" w:rsidRPr="00867E80" w:rsidRDefault="00EA02D4" w:rsidP="00EA02D4">
      <w:pPr>
        <w:pStyle w:val="SmallerText-Black"/>
      </w:pPr>
    </w:p>
    <w:bookmarkEnd w:id="0"/>
    <w:p w14:paraId="79DD025E" w14:textId="77777777" w:rsidR="00EA02D4" w:rsidRDefault="00547877" w:rsidP="00EA02D4">
      <w:r>
        <w:t>For queries, please contact:</w:t>
      </w:r>
    </w:p>
    <w:p w14:paraId="2EB0C5B6" w14:textId="5620E13F" w:rsidR="00EA02D4" w:rsidRPr="00C14A60" w:rsidRDefault="00076877" w:rsidP="00EA02D4">
      <w:pPr>
        <w:pStyle w:val="SmallerText-Black"/>
        <w:rPr>
          <w:i/>
          <w:color w:val="808080" w:themeColor="background1" w:themeShade="80"/>
        </w:rPr>
      </w:pPr>
      <w:r>
        <w:rPr>
          <w:i/>
          <w:color w:val="808080" w:themeColor="background1" w:themeShade="80"/>
        </w:rPr>
        <w:t xml:space="preserve">IMRS </w:t>
      </w:r>
      <w:r w:rsidR="00547877">
        <w:rPr>
          <w:i/>
          <w:color w:val="808080" w:themeColor="background1" w:themeShade="80"/>
        </w:rPr>
        <w:t>SkillsPoint</w:t>
      </w:r>
    </w:p>
    <w:p w14:paraId="4E9DB0CE" w14:textId="60E3D40D" w:rsidR="00EA02D4" w:rsidRDefault="00076877" w:rsidP="00EA02D4">
      <w:pPr>
        <w:pStyle w:val="SmallerText-Black"/>
        <w:rPr>
          <w:i/>
          <w:color w:val="808080" w:themeColor="background1" w:themeShade="80"/>
        </w:rPr>
      </w:pPr>
      <w:r>
        <w:rPr>
          <w:i/>
          <w:color w:val="808080" w:themeColor="background1" w:themeShade="80"/>
        </w:rPr>
        <w:t>Block B Level 1</w:t>
      </w:r>
    </w:p>
    <w:p w14:paraId="1F4AE086" w14:textId="5E910857" w:rsidR="00076877" w:rsidRPr="003D7461" w:rsidRDefault="00076877" w:rsidP="00EA02D4">
      <w:pPr>
        <w:pStyle w:val="SmallerText-Black"/>
        <w:rPr>
          <w:i/>
          <w:color w:val="808080" w:themeColor="background1" w:themeShade="80"/>
        </w:rPr>
      </w:pPr>
      <w:r>
        <w:rPr>
          <w:i/>
          <w:color w:val="808080" w:themeColor="background1" w:themeShade="80"/>
        </w:rPr>
        <w:t>Hamilton Campus Newcastle</w:t>
      </w:r>
    </w:p>
    <w:p w14:paraId="1294B8F0" w14:textId="77777777" w:rsidR="00EA02D4" w:rsidRPr="000301F0" w:rsidRDefault="00547877" w:rsidP="00EA02D4">
      <w:pPr>
        <w:pStyle w:val="SmallerText-Black"/>
        <w:spacing w:before="1440"/>
      </w:pPr>
      <w:r>
        <w:t>© 2018</w:t>
      </w:r>
      <w:r w:rsidRPr="000301F0">
        <w:t xml:space="preserve"> TAFE NSW, Sydney</w:t>
      </w:r>
      <w:r w:rsidRPr="000301F0">
        <w:rPr>
          <w:noProof/>
          <w:lang w:eastAsia="en-AU"/>
        </w:rPr>
        <w:br/>
      </w:r>
      <w:r w:rsidRPr="000301F0">
        <w:t>RTO Provider Number 90003 | CRICOS Provider Code: 00591E</w:t>
      </w:r>
    </w:p>
    <w:p w14:paraId="6E878A74" w14:textId="77777777" w:rsidR="00EA02D4" w:rsidRPr="00D23A6C" w:rsidRDefault="00547877" w:rsidP="00EA02D4">
      <w:pPr>
        <w:pStyle w:val="SmallerText-Black"/>
      </w:pPr>
      <w:r>
        <w:t>This assessment can be found in the</w:t>
      </w:r>
      <w:r w:rsidRPr="00D23A6C">
        <w:t xml:space="preserve">: </w:t>
      </w:r>
      <w:hyperlink r:id="rId17" w:history="1">
        <w:r w:rsidRPr="00C036C0">
          <w:rPr>
            <w:rStyle w:val="Hyperlink"/>
          </w:rPr>
          <w:t>Learning Bank</w:t>
        </w:r>
      </w:hyperlink>
    </w:p>
    <w:p w14:paraId="60D777FA" w14:textId="6B7AAE3A" w:rsidR="00EA02D4" w:rsidRPr="000301F0" w:rsidRDefault="00547877" w:rsidP="00EA02D4">
      <w:pPr>
        <w:pStyle w:val="SmallerText-Black"/>
      </w:pPr>
      <w:r w:rsidRPr="000301F0">
        <w:t>The contents in this docum</w:t>
      </w:r>
      <w:r>
        <w:t>ent is copyright © TAFE NSW 2018</w:t>
      </w:r>
      <w:r w:rsidRPr="000301F0">
        <w:t xml:space="preserve">, and should not be reproduced without the permission of the TAFE NSW. Information contained in this document is correct at time of printing: </w:t>
      </w:r>
      <w:r w:rsidRPr="000301F0">
        <w:fldChar w:fldCharType="begin"/>
      </w:r>
      <w:r w:rsidRPr="000301F0">
        <w:instrText xml:space="preserve"> DATE  \@ "d MMMM yyyy"  \* MERGEFORMAT </w:instrText>
      </w:r>
      <w:r w:rsidRPr="000301F0">
        <w:fldChar w:fldCharType="separate"/>
      </w:r>
      <w:r w:rsidR="00884903">
        <w:rPr>
          <w:noProof/>
        </w:rPr>
        <w:t>7 May 2019</w:t>
      </w:r>
      <w:r w:rsidRPr="000301F0">
        <w:fldChar w:fldCharType="end"/>
      </w:r>
      <w:r w:rsidRPr="000301F0">
        <w:t>. For current information please refer to our website</w:t>
      </w:r>
      <w:r>
        <w:t xml:space="preserve"> or your teacher as appropriate</w:t>
      </w:r>
      <w:r w:rsidRPr="000301F0">
        <w:t>.</w:t>
      </w:r>
    </w:p>
    <w:p w14:paraId="4522AB21" w14:textId="77777777" w:rsidR="00EA02D4" w:rsidRDefault="00EA02D4" w:rsidP="00EA02D4">
      <w:pPr>
        <w:sectPr w:rsidR="00EA02D4" w:rsidSect="00EA02D4">
          <w:pgSz w:w="11906" w:h="16838" w:code="9"/>
          <w:pgMar w:top="1418" w:right="1418" w:bottom="1418" w:left="1418" w:header="567" w:footer="454" w:gutter="0"/>
          <w:cols w:space="4253"/>
          <w:vAlign w:val="bottom"/>
          <w:docGrid w:linePitch="360"/>
        </w:sectPr>
      </w:pPr>
    </w:p>
    <w:p w14:paraId="5E0BEDBF" w14:textId="77777777" w:rsidR="00EA02D4" w:rsidRDefault="00547877" w:rsidP="00EA02D4">
      <w:pPr>
        <w:pStyle w:val="Heading2"/>
      </w:pPr>
      <w:r>
        <w:lastRenderedPageBreak/>
        <w:t>A</w:t>
      </w:r>
      <w:r w:rsidRPr="00EA68F5">
        <w:t>ssessment</w:t>
      </w:r>
      <w:r>
        <w:t xml:space="preserve"> instructions</w:t>
      </w:r>
    </w:p>
    <w:p w14:paraId="0AACB3A6" w14:textId="2B545E7C" w:rsidR="00EA02D4" w:rsidRDefault="00547877" w:rsidP="00EA02D4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 w:rsidR="00DE093F">
        <w:rPr>
          <w:noProof/>
        </w:rPr>
        <w:t>.0</w:t>
      </w:r>
      <w:r>
        <w:t xml:space="preserve"> </w:t>
      </w:r>
      <w:r w:rsidRPr="006862FC">
        <w:t>Assessment instructions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Assessment instructions"/>
        <w:tblDescription w:val="Assessment instructions"/>
      </w:tblPr>
      <w:tblGrid>
        <w:gridCol w:w="1555"/>
        <w:gridCol w:w="7505"/>
      </w:tblGrid>
      <w:tr w:rsidR="00301F2A" w14:paraId="5A8B212A" w14:textId="77777777" w:rsidTr="000768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1555" w:type="dxa"/>
          </w:tcPr>
          <w:p w14:paraId="1E749311" w14:textId="77777777" w:rsidR="00EA02D4" w:rsidRDefault="00547877" w:rsidP="00EA02D4">
            <w:pPr>
              <w:rPr>
                <w:lang w:eastAsia="en-AU"/>
              </w:rPr>
            </w:pPr>
            <w:r>
              <w:rPr>
                <w:lang w:eastAsia="en-AU"/>
              </w:rPr>
              <w:t>Assessment details</w:t>
            </w:r>
          </w:p>
        </w:tc>
        <w:tc>
          <w:tcPr>
            <w:tcW w:w="7505" w:type="dxa"/>
          </w:tcPr>
          <w:p w14:paraId="793AA9A5" w14:textId="77777777" w:rsidR="00EA02D4" w:rsidRDefault="00547877" w:rsidP="00EA02D4">
            <w:pPr>
              <w:rPr>
                <w:lang w:eastAsia="en-AU"/>
              </w:rPr>
            </w:pPr>
            <w:r>
              <w:rPr>
                <w:lang w:eastAsia="en-AU"/>
              </w:rPr>
              <w:t>Instructions</w:t>
            </w:r>
          </w:p>
        </w:tc>
      </w:tr>
      <w:tr w:rsidR="00301F2A" w14:paraId="2EB7AADD" w14:textId="77777777" w:rsidTr="002B46C5">
        <w:trPr>
          <w:cantSplit w:val="0"/>
        </w:trPr>
        <w:tc>
          <w:tcPr>
            <w:tcW w:w="1555" w:type="dxa"/>
            <w:vAlign w:val="top"/>
          </w:tcPr>
          <w:p w14:paraId="26843CC6" w14:textId="77777777" w:rsidR="00EA02D4" w:rsidRPr="00B30F8E" w:rsidRDefault="00547877" w:rsidP="00EA02D4">
            <w:pPr>
              <w:pStyle w:val="Body"/>
              <w:rPr>
                <w:b/>
                <w:sz w:val="22"/>
                <w:szCs w:val="22"/>
              </w:rPr>
            </w:pPr>
            <w:r w:rsidRPr="00B30F8E">
              <w:rPr>
                <w:b/>
                <w:sz w:val="22"/>
                <w:szCs w:val="22"/>
              </w:rPr>
              <w:t>Instructions for the trainer and assessor</w:t>
            </w:r>
          </w:p>
        </w:tc>
        <w:tc>
          <w:tcPr>
            <w:tcW w:w="7505" w:type="dxa"/>
            <w:vAlign w:val="top"/>
          </w:tcPr>
          <w:p w14:paraId="3A1C3CB7" w14:textId="4086F076" w:rsidR="00EA02D4" w:rsidRPr="00B30F8E" w:rsidRDefault="00547877" w:rsidP="00EA02D4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  <w:lang w:eastAsia="en-AU"/>
              </w:rPr>
              <w:t>This is a written assessment and will be assessing the student on their knowledge of the unit.</w:t>
            </w:r>
            <w:r w:rsidR="002C6F87">
              <w:rPr>
                <w:sz w:val="22"/>
                <w:szCs w:val="22"/>
                <w:lang w:eastAsia="en-AU"/>
              </w:rPr>
              <w:t xml:space="preserve"> </w:t>
            </w:r>
            <w:r w:rsidR="002C6F87" w:rsidRPr="002C6F87">
              <w:rPr>
                <w:b/>
                <w:sz w:val="22"/>
                <w:szCs w:val="22"/>
                <w:lang w:eastAsia="en-AU"/>
              </w:rPr>
              <w:t>The assessment is closed book.</w:t>
            </w:r>
            <w:r w:rsidR="002C6F87">
              <w:rPr>
                <w:sz w:val="22"/>
                <w:szCs w:val="22"/>
                <w:lang w:eastAsia="en-AU"/>
              </w:rPr>
              <w:t xml:space="preserve"> </w:t>
            </w:r>
          </w:p>
          <w:p w14:paraId="68520894" w14:textId="56DA5E9E" w:rsidR="00EA02D4" w:rsidRPr="00B30F8E" w:rsidRDefault="00547877" w:rsidP="00EA02D4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This assessment is in </w:t>
            </w:r>
            <w:r w:rsidR="00076877">
              <w:rPr>
                <w:sz w:val="22"/>
                <w:szCs w:val="22"/>
              </w:rPr>
              <w:t>4</w:t>
            </w:r>
            <w:r w:rsidRPr="00B30F8E">
              <w:rPr>
                <w:sz w:val="22"/>
                <w:szCs w:val="22"/>
              </w:rPr>
              <w:t xml:space="preserve"> parts:</w:t>
            </w:r>
          </w:p>
          <w:p w14:paraId="2E1FF646" w14:textId="7D2F0F0F" w:rsidR="00EA02D4" w:rsidRPr="00426C20" w:rsidRDefault="00547877" w:rsidP="00426C20">
            <w:pPr>
              <w:pStyle w:val="Body"/>
              <w:numPr>
                <w:ilvl w:val="0"/>
                <w:numId w:val="8"/>
              </w:numPr>
              <w:rPr>
                <w:sz w:val="22"/>
                <w:szCs w:val="22"/>
                <w:lang w:eastAsia="en-AU"/>
              </w:rPr>
            </w:pPr>
            <w:r w:rsidRPr="00426C20">
              <w:rPr>
                <w:sz w:val="22"/>
                <w:szCs w:val="22"/>
                <w:lang w:eastAsia="en-AU"/>
              </w:rPr>
              <w:t>Multiple choice questions</w:t>
            </w:r>
          </w:p>
          <w:p w14:paraId="1B37B379" w14:textId="0CEFDA49" w:rsidR="00EA02D4" w:rsidRPr="00426C20" w:rsidRDefault="00547877" w:rsidP="00426C20">
            <w:pPr>
              <w:pStyle w:val="Body"/>
              <w:numPr>
                <w:ilvl w:val="0"/>
                <w:numId w:val="8"/>
              </w:numPr>
            </w:pPr>
            <w:r w:rsidRPr="00426C20">
              <w:t>True or False questions</w:t>
            </w:r>
          </w:p>
          <w:p w14:paraId="42ECECD8" w14:textId="3B18D035" w:rsidR="00EA02D4" w:rsidRPr="00426C20" w:rsidRDefault="00547877" w:rsidP="00426C20">
            <w:pPr>
              <w:pStyle w:val="Body"/>
              <w:numPr>
                <w:ilvl w:val="0"/>
                <w:numId w:val="8"/>
              </w:numPr>
            </w:pPr>
            <w:r w:rsidRPr="00426C20">
              <w:t>Short answer questions</w:t>
            </w:r>
          </w:p>
          <w:p w14:paraId="1646E3AD" w14:textId="3E3DF14C" w:rsidR="00EA02D4" w:rsidRPr="00426C20" w:rsidRDefault="00547877" w:rsidP="00426C20">
            <w:pPr>
              <w:pStyle w:val="Body"/>
              <w:numPr>
                <w:ilvl w:val="0"/>
                <w:numId w:val="8"/>
              </w:numPr>
            </w:pPr>
            <w:r w:rsidRPr="00426C20">
              <w:t>Assessment feedback</w:t>
            </w:r>
          </w:p>
          <w:p w14:paraId="66C9DE2C" w14:textId="77777777" w:rsidR="00EA02D4" w:rsidRPr="00B30F8E" w:rsidRDefault="00547877" w:rsidP="00EA02D4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Model answers</w:t>
            </w:r>
            <w:r>
              <w:rPr>
                <w:sz w:val="22"/>
                <w:szCs w:val="22"/>
                <w:lang w:eastAsia="en-AU"/>
              </w:rPr>
              <w:t xml:space="preserve">, sample responses or a </w:t>
            </w:r>
            <w:r w:rsidRPr="00B30F8E">
              <w:rPr>
                <w:sz w:val="22"/>
                <w:szCs w:val="22"/>
                <w:lang w:eastAsia="en-AU"/>
              </w:rPr>
              <w:t>criteria for ea</w:t>
            </w:r>
            <w:r>
              <w:rPr>
                <w:sz w:val="22"/>
                <w:szCs w:val="22"/>
                <w:lang w:eastAsia="en-AU"/>
              </w:rPr>
              <w:t>ch question are provided below.</w:t>
            </w:r>
          </w:p>
          <w:p w14:paraId="695D2C20" w14:textId="77777777" w:rsidR="00EA02D4" w:rsidRDefault="00547877" w:rsidP="00EA02D4">
            <w:pPr>
              <w:pStyle w:val="Body"/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Use these to support your judgement when determining a satisfactory result</w:t>
            </w:r>
            <w:r>
              <w:rPr>
                <w:sz w:val="22"/>
                <w:szCs w:val="22"/>
                <w:lang w:eastAsia="en-AU"/>
              </w:rPr>
              <w:t>.</w:t>
            </w:r>
          </w:p>
          <w:p w14:paraId="3672C847" w14:textId="77777777" w:rsidR="00EA02D4" w:rsidRPr="00210A7E" w:rsidRDefault="00547877" w:rsidP="00EA02D4">
            <w:pPr>
              <w:pStyle w:val="Body"/>
              <w:rPr>
                <w:sz w:val="22"/>
                <w:szCs w:val="22"/>
                <w:lang w:eastAsia="en-AU"/>
              </w:rPr>
            </w:pPr>
            <w:r w:rsidRPr="00210A7E">
              <w:rPr>
                <w:sz w:val="22"/>
                <w:szCs w:val="22"/>
                <w:lang w:eastAsia="en-AU"/>
              </w:rPr>
              <w:t xml:space="preserve">The </w:t>
            </w:r>
            <w:r>
              <w:rPr>
                <w:sz w:val="22"/>
                <w:szCs w:val="22"/>
                <w:lang w:eastAsia="en-AU"/>
              </w:rPr>
              <w:t>student</w:t>
            </w:r>
            <w:r w:rsidRPr="00210A7E">
              <w:rPr>
                <w:sz w:val="22"/>
                <w:szCs w:val="22"/>
                <w:lang w:eastAsia="en-AU"/>
              </w:rPr>
              <w:t>’s response to each question must contain the information indicated in this marking guide in order for their response to be correct.</w:t>
            </w:r>
            <w:r>
              <w:rPr>
                <w:sz w:val="22"/>
                <w:szCs w:val="22"/>
                <w:lang w:eastAsia="en-AU"/>
              </w:rPr>
              <w:t xml:space="preserve"> However, if a student provides information other than indicated below, and in the professional opinion of the assessor it is appropriate and meets the intent of the question, it may be considered correct.</w:t>
            </w:r>
          </w:p>
          <w:p w14:paraId="6C7A20E9" w14:textId="77777777" w:rsidR="00EA02D4" w:rsidRDefault="00547877" w:rsidP="00EA02D4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The assessment feedback page must be signed by both the student and the assessor so the student displays that they have received, understood and accepted the feedback.</w:t>
            </w:r>
          </w:p>
          <w:p w14:paraId="244D71AC" w14:textId="77777777" w:rsidR="00EA02D4" w:rsidRDefault="00547877" w:rsidP="00EA02D4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Complete the assessment feedback to the student and ensure you have taken a copy of the assessment prior to it being returned to the student.</w:t>
            </w:r>
          </w:p>
          <w:p w14:paraId="4A0EA408" w14:textId="6F18E9CF" w:rsidR="002B46C5" w:rsidRDefault="00547877" w:rsidP="00EA02D4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Ensure the students name appears on the bottom of each page of the submitted assessment.</w:t>
            </w:r>
          </w:p>
          <w:p w14:paraId="47C75245" w14:textId="77777777" w:rsidR="002B46C5" w:rsidRPr="002B46C5" w:rsidRDefault="002B46C5" w:rsidP="002B46C5">
            <w:pPr>
              <w:rPr>
                <w:lang w:eastAsia="en-AU"/>
              </w:rPr>
            </w:pPr>
          </w:p>
          <w:p w14:paraId="177748EB" w14:textId="77777777" w:rsidR="002B46C5" w:rsidRPr="002B46C5" w:rsidRDefault="002B46C5" w:rsidP="002B46C5">
            <w:pPr>
              <w:rPr>
                <w:lang w:eastAsia="en-AU"/>
              </w:rPr>
            </w:pPr>
          </w:p>
          <w:p w14:paraId="4E5192CB" w14:textId="77777777" w:rsidR="002B46C5" w:rsidRPr="002B46C5" w:rsidRDefault="002B46C5" w:rsidP="002B46C5">
            <w:pPr>
              <w:rPr>
                <w:lang w:eastAsia="en-AU"/>
              </w:rPr>
            </w:pPr>
          </w:p>
          <w:p w14:paraId="0E645756" w14:textId="77777777" w:rsidR="002B46C5" w:rsidRPr="002B46C5" w:rsidRDefault="002B46C5" w:rsidP="002B46C5">
            <w:pPr>
              <w:rPr>
                <w:lang w:eastAsia="en-AU"/>
              </w:rPr>
            </w:pPr>
          </w:p>
          <w:p w14:paraId="092B77FC" w14:textId="77777777" w:rsidR="002B46C5" w:rsidRPr="002B46C5" w:rsidRDefault="002B46C5" w:rsidP="002B46C5">
            <w:pPr>
              <w:rPr>
                <w:lang w:eastAsia="en-AU"/>
              </w:rPr>
            </w:pPr>
          </w:p>
          <w:p w14:paraId="0F194A0F" w14:textId="77777777" w:rsidR="002B46C5" w:rsidRPr="002B46C5" w:rsidRDefault="002B46C5" w:rsidP="002B46C5">
            <w:pPr>
              <w:rPr>
                <w:lang w:eastAsia="en-AU"/>
              </w:rPr>
            </w:pPr>
          </w:p>
          <w:p w14:paraId="29CE9340" w14:textId="63A6BFCF" w:rsidR="00EA02D4" w:rsidRPr="002B46C5" w:rsidRDefault="00EA02D4" w:rsidP="002B46C5">
            <w:pPr>
              <w:rPr>
                <w:lang w:eastAsia="en-AU"/>
              </w:rPr>
            </w:pPr>
          </w:p>
        </w:tc>
      </w:tr>
      <w:tr w:rsidR="00301F2A" w14:paraId="5F04BCC0" w14:textId="77777777" w:rsidTr="00076877">
        <w:tc>
          <w:tcPr>
            <w:tcW w:w="1555" w:type="dxa"/>
            <w:vAlign w:val="top"/>
          </w:tcPr>
          <w:p w14:paraId="57229F99" w14:textId="77777777" w:rsidR="00EA02D4" w:rsidRPr="00B30F8E" w:rsidRDefault="00547877" w:rsidP="00EA02D4">
            <w:pPr>
              <w:pStyle w:val="Body"/>
              <w:rPr>
                <w:b/>
                <w:sz w:val="22"/>
                <w:szCs w:val="22"/>
              </w:rPr>
            </w:pPr>
            <w:r w:rsidRPr="00B30F8E">
              <w:rPr>
                <w:b/>
                <w:sz w:val="22"/>
                <w:szCs w:val="22"/>
              </w:rPr>
              <w:lastRenderedPageBreak/>
              <w:t>About this marking guide</w:t>
            </w:r>
          </w:p>
        </w:tc>
        <w:tc>
          <w:tcPr>
            <w:tcW w:w="7505" w:type="dxa"/>
            <w:vAlign w:val="top"/>
          </w:tcPr>
          <w:p w14:paraId="66519D14" w14:textId="77777777" w:rsidR="00EA02D4" w:rsidRPr="00B30F8E" w:rsidRDefault="00547877" w:rsidP="00EA02D4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The student’s response to each question must contain the information indicated in this marking guide in order fo</w:t>
            </w:r>
            <w:r>
              <w:rPr>
                <w:sz w:val="22"/>
                <w:szCs w:val="22"/>
                <w:lang w:eastAsia="en-AU"/>
              </w:rPr>
              <w:t>r their response to be correct.</w:t>
            </w:r>
          </w:p>
          <w:p w14:paraId="6403E2B4" w14:textId="77777777" w:rsidR="00EA02D4" w:rsidRPr="00B30F8E" w:rsidRDefault="00547877" w:rsidP="00EA02D4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All questions must be answered correctly in order to satisfactorily complete this assessment event.</w:t>
            </w:r>
          </w:p>
          <w:p w14:paraId="041CF673" w14:textId="77777777" w:rsidR="00EA02D4" w:rsidRPr="00B30F8E" w:rsidRDefault="00547877" w:rsidP="00EA02D4">
            <w:pPr>
              <w:rPr>
                <w:rFonts w:cs="Arial"/>
                <w:sz w:val="22"/>
                <w:szCs w:val="22"/>
                <w:lang w:val="en-GB" w:eastAsia="en-AU"/>
              </w:rPr>
            </w:pPr>
            <w:r w:rsidRPr="00B30F8E">
              <w:rPr>
                <w:rFonts w:cs="Arial"/>
                <w:sz w:val="22"/>
                <w:szCs w:val="22"/>
                <w:lang w:val="en-GB" w:eastAsia="en-AU"/>
              </w:rPr>
              <w:t>Assessors will need to make a judgement call as to whether each answer/response meets the criteria based upon the:</w:t>
            </w:r>
          </w:p>
          <w:p w14:paraId="66275232" w14:textId="77777777" w:rsidR="00EA02D4" w:rsidRPr="00B30F8E" w:rsidRDefault="00547877" w:rsidP="009311AB">
            <w:pPr>
              <w:numPr>
                <w:ilvl w:val="0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Rules of E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vidence:</w:t>
            </w:r>
          </w:p>
          <w:p w14:paraId="0D893FC1" w14:textId="77777777" w:rsidR="00EA02D4" w:rsidRPr="00B30F8E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V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alidity – does the answer address the assessment question and does the evidence reflect the four dimensions of competency?</w:t>
            </w:r>
          </w:p>
          <w:p w14:paraId="655F7EB1" w14:textId="77777777" w:rsidR="00EA02D4" w:rsidRPr="00B30F8E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S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ufficiency – is the answer sufficient in terms of length and depth?</w:t>
            </w:r>
          </w:p>
          <w:p w14:paraId="1B8C3341" w14:textId="77777777" w:rsidR="00EA02D4" w:rsidRPr="00B30F8E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C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urrency – has the work been done so recently as to be current?</w:t>
            </w:r>
          </w:p>
          <w:p w14:paraId="6C970E1E" w14:textId="77777777" w:rsidR="00EA02D4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A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uthenticity – is this work the student’s own authentic work?</w:t>
            </w:r>
          </w:p>
          <w:p w14:paraId="7A057601" w14:textId="77777777" w:rsidR="00EA02D4" w:rsidRDefault="00547877" w:rsidP="009311AB">
            <w:pPr>
              <w:numPr>
                <w:ilvl w:val="0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Principles of Assessment:</w:t>
            </w:r>
          </w:p>
          <w:p w14:paraId="3E8CEDCA" w14:textId="77777777" w:rsidR="00EA02D4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Fairness – individual student’s needs are considered in the assessment process</w:t>
            </w:r>
          </w:p>
          <w:p w14:paraId="3F8B27BD" w14:textId="77777777" w:rsidR="00EA02D4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 xml:space="preserve">Flexibility – assessment is flexible to the individual student </w:t>
            </w:r>
          </w:p>
          <w:p w14:paraId="588050D4" w14:textId="77777777" w:rsidR="00EA02D4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Validity – any assessment decision is justified, based on the evidence of performance of the student</w:t>
            </w:r>
          </w:p>
          <w:p w14:paraId="4DA9C6AE" w14:textId="77777777" w:rsidR="00EA02D4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Reliability – evidence presented for assessment is consistently interpreted and assessment results are comparable irrespective of the assessor conducting the assessment</w:t>
            </w:r>
          </w:p>
          <w:p w14:paraId="0537F01C" w14:textId="77777777" w:rsidR="00EA02D4" w:rsidRDefault="00547877" w:rsidP="009311AB">
            <w:pPr>
              <w:numPr>
                <w:ilvl w:val="0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Dimensions of competency</w:t>
            </w:r>
          </w:p>
          <w:p w14:paraId="4E030F0E" w14:textId="77777777" w:rsidR="00EA02D4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Task skills</w:t>
            </w:r>
          </w:p>
          <w:p w14:paraId="66655E5B" w14:textId="77777777" w:rsidR="00EA02D4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Task Management Skills</w:t>
            </w:r>
          </w:p>
          <w:p w14:paraId="59E1B3D5" w14:textId="77777777" w:rsidR="00EA02D4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Contingency Planning Skills</w:t>
            </w:r>
          </w:p>
          <w:p w14:paraId="42BCC600" w14:textId="77777777" w:rsidR="00EA02D4" w:rsidRPr="00B30F8E" w:rsidRDefault="00547877" w:rsidP="009311AB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Job Role Environment Skills</w:t>
            </w:r>
          </w:p>
        </w:tc>
      </w:tr>
      <w:tr w:rsidR="00301F2A" w14:paraId="5906739D" w14:textId="77777777" w:rsidTr="00076877">
        <w:tc>
          <w:tcPr>
            <w:tcW w:w="1555" w:type="dxa"/>
            <w:vAlign w:val="top"/>
          </w:tcPr>
          <w:p w14:paraId="53C9E7EB" w14:textId="77777777" w:rsidR="00EA02D4" w:rsidRPr="002E7A2C" w:rsidRDefault="00547877" w:rsidP="00EA02D4">
            <w:pPr>
              <w:pStyle w:val="Body"/>
              <w:rPr>
                <w:b/>
                <w:sz w:val="22"/>
                <w:szCs w:val="22"/>
                <w:highlight w:val="yellow"/>
              </w:rPr>
            </w:pPr>
            <w:r w:rsidRPr="00273410">
              <w:rPr>
                <w:b/>
                <w:sz w:val="22"/>
                <w:szCs w:val="22"/>
              </w:rPr>
              <w:t>Student must provide</w:t>
            </w:r>
          </w:p>
        </w:tc>
        <w:tc>
          <w:tcPr>
            <w:tcW w:w="7505" w:type="dxa"/>
            <w:vAlign w:val="top"/>
          </w:tcPr>
          <w:p w14:paraId="4F7BBCCA" w14:textId="722C2F9C" w:rsidR="00EA02D4" w:rsidRPr="00B30F8E" w:rsidRDefault="00547877" w:rsidP="00426C20">
            <w:pPr>
              <w:pStyle w:val="Body"/>
              <w:rPr>
                <w:lang w:eastAsia="en-AU"/>
              </w:rPr>
            </w:pPr>
            <w:r w:rsidRPr="00EF36B2">
              <w:t>Calculator, pens</w:t>
            </w:r>
            <w:r>
              <w:t xml:space="preserve">, </w:t>
            </w:r>
            <w:r w:rsidR="00076877">
              <w:t xml:space="preserve">pencils, eraser </w:t>
            </w:r>
          </w:p>
        </w:tc>
      </w:tr>
      <w:tr w:rsidR="00301F2A" w14:paraId="25B40090" w14:textId="77777777" w:rsidTr="00076877">
        <w:tc>
          <w:tcPr>
            <w:tcW w:w="1555" w:type="dxa"/>
            <w:vAlign w:val="top"/>
          </w:tcPr>
          <w:p w14:paraId="678E2CE4" w14:textId="77777777" w:rsidR="00EA02D4" w:rsidRPr="002E7A2C" w:rsidRDefault="00547877" w:rsidP="00EA02D4">
            <w:pPr>
              <w:pStyle w:val="Body"/>
              <w:rPr>
                <w:b/>
                <w:sz w:val="22"/>
                <w:szCs w:val="22"/>
                <w:highlight w:val="yellow"/>
              </w:rPr>
            </w:pPr>
            <w:r w:rsidRPr="0067653D">
              <w:rPr>
                <w:b/>
                <w:sz w:val="22"/>
                <w:szCs w:val="22"/>
              </w:rPr>
              <w:lastRenderedPageBreak/>
              <w:t>Assessor must provide</w:t>
            </w:r>
          </w:p>
        </w:tc>
        <w:tc>
          <w:tcPr>
            <w:tcW w:w="7505" w:type="dxa"/>
            <w:vAlign w:val="top"/>
          </w:tcPr>
          <w:p w14:paraId="773A16F6" w14:textId="674014B0" w:rsidR="00076877" w:rsidRDefault="00076877" w:rsidP="00426C20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>Drawings: 09204-T5-1 Stair Assembly Iso Arrgt</w:t>
            </w:r>
            <w:r w:rsidR="00273410">
              <w:rPr>
                <w:lang w:eastAsia="en-AU"/>
              </w:rPr>
              <w:t xml:space="preserve"> (Issue B)</w:t>
            </w:r>
          </w:p>
          <w:p w14:paraId="21D09383" w14:textId="6E2FE45B" w:rsidR="00076877" w:rsidRDefault="00076877" w:rsidP="00426C20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ab/>
            </w:r>
            <w:r>
              <w:rPr>
                <w:lang w:eastAsia="en-AU"/>
              </w:rPr>
              <w:tab/>
              <w:t xml:space="preserve">    </w:t>
            </w:r>
            <w:r w:rsidR="00426C20">
              <w:rPr>
                <w:lang w:eastAsia="en-AU"/>
              </w:rPr>
              <w:t xml:space="preserve">  </w:t>
            </w:r>
            <w:r>
              <w:rPr>
                <w:lang w:eastAsia="en-AU"/>
              </w:rPr>
              <w:t>09204-T5-2 Stair Assy Orthogonal Arrgt</w:t>
            </w:r>
            <w:r w:rsidR="00273410">
              <w:rPr>
                <w:lang w:eastAsia="en-AU"/>
              </w:rPr>
              <w:t xml:space="preserve"> (Issue B)</w:t>
            </w:r>
          </w:p>
          <w:p w14:paraId="14C32783" w14:textId="65B5F0E8" w:rsidR="00076877" w:rsidRDefault="00076877" w:rsidP="00426C20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ab/>
            </w:r>
            <w:r>
              <w:rPr>
                <w:lang w:eastAsia="en-AU"/>
              </w:rPr>
              <w:tab/>
              <w:t xml:space="preserve">   </w:t>
            </w:r>
            <w:r w:rsidR="00426C20">
              <w:rPr>
                <w:lang w:eastAsia="en-AU"/>
              </w:rPr>
              <w:t xml:space="preserve">   </w:t>
            </w:r>
            <w:r>
              <w:rPr>
                <w:lang w:eastAsia="en-AU"/>
              </w:rPr>
              <w:t>09204-T5-3 Stair Assy Frame Details (Issue C)</w:t>
            </w:r>
          </w:p>
          <w:p w14:paraId="146FF26D" w14:textId="0DA5894B" w:rsidR="00EA02D4" w:rsidRPr="0067653D" w:rsidRDefault="0023686D" w:rsidP="00884903">
            <w:pPr>
              <w:pStyle w:val="Body"/>
              <w:rPr>
                <w:i/>
                <w:sz w:val="22"/>
                <w:szCs w:val="22"/>
                <w:lang w:eastAsia="en-AU"/>
              </w:rPr>
            </w:pPr>
            <w:bookmarkStart w:id="3" w:name="_GoBack"/>
            <w:bookmarkEnd w:id="3"/>
            <w:r>
              <w:rPr>
                <w:i/>
                <w:sz w:val="22"/>
                <w:szCs w:val="22"/>
                <w:lang w:eastAsia="en-AU"/>
              </w:rPr>
              <w:t>See MEM09002B</w:t>
            </w:r>
            <w:r w:rsidR="005F074F">
              <w:rPr>
                <w:i/>
                <w:sz w:val="22"/>
                <w:szCs w:val="22"/>
                <w:lang w:eastAsia="en-AU"/>
              </w:rPr>
              <w:t>_</w:t>
            </w:r>
            <w:r w:rsidR="00884903">
              <w:rPr>
                <w:i/>
                <w:sz w:val="22"/>
                <w:szCs w:val="22"/>
                <w:lang w:eastAsia="en-AU"/>
              </w:rPr>
              <w:t xml:space="preserve">AE)Sk_2of2_SR1 </w:t>
            </w:r>
            <w:r w:rsidR="003A1EF4">
              <w:rPr>
                <w:i/>
                <w:sz w:val="22"/>
                <w:szCs w:val="22"/>
                <w:lang w:eastAsia="en-AU"/>
              </w:rPr>
              <w:t>(Attachment Pack 1)</w:t>
            </w:r>
          </w:p>
        </w:tc>
      </w:tr>
      <w:tr w:rsidR="00301F2A" w14:paraId="36E93778" w14:textId="77777777" w:rsidTr="00076877">
        <w:tc>
          <w:tcPr>
            <w:tcW w:w="1555" w:type="dxa"/>
            <w:vAlign w:val="top"/>
          </w:tcPr>
          <w:p w14:paraId="05865A4D" w14:textId="77777777" w:rsidR="00EA02D4" w:rsidRPr="0067653D" w:rsidRDefault="00547877" w:rsidP="00EA02D4">
            <w:pPr>
              <w:pStyle w:val="Body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Time allowed</w:t>
            </w:r>
          </w:p>
        </w:tc>
        <w:tc>
          <w:tcPr>
            <w:tcW w:w="7505" w:type="dxa"/>
            <w:vAlign w:val="top"/>
          </w:tcPr>
          <w:p w14:paraId="0E42E21D" w14:textId="2FCF24CC" w:rsidR="00EA02D4" w:rsidRPr="0067653D" w:rsidRDefault="00273410" w:rsidP="00426C20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>60 minutes</w:t>
            </w:r>
          </w:p>
        </w:tc>
      </w:tr>
    </w:tbl>
    <w:p w14:paraId="075B50E8" w14:textId="2F7706DD" w:rsidR="00EA02D4" w:rsidRDefault="00547877" w:rsidP="00D3472F">
      <w:pPr>
        <w:pStyle w:val="Heading2"/>
      </w:pPr>
      <w:r>
        <w:br w:type="page"/>
      </w:r>
      <w:r>
        <w:lastRenderedPageBreak/>
        <w:t>Part 1: Multiple choice</w:t>
      </w:r>
    </w:p>
    <w:p w14:paraId="1DFC9D2F" w14:textId="0600F3A4" w:rsidR="001B1C61" w:rsidRPr="0081006D" w:rsidRDefault="001B1C61" w:rsidP="00EA02D4">
      <w:pPr>
        <w:pStyle w:val="Body"/>
        <w:rPr>
          <w:b/>
          <w:i/>
          <w:sz w:val="22"/>
          <w:szCs w:val="22"/>
        </w:rPr>
      </w:pPr>
      <w:r w:rsidRPr="0081006D">
        <w:rPr>
          <w:b/>
          <w:i/>
          <w:sz w:val="22"/>
          <w:szCs w:val="22"/>
        </w:rPr>
        <w:t>Refer to Drawing</w:t>
      </w:r>
      <w:r w:rsidR="0081006D" w:rsidRPr="0081006D">
        <w:rPr>
          <w:b/>
          <w:i/>
          <w:sz w:val="22"/>
          <w:szCs w:val="22"/>
        </w:rPr>
        <w:t xml:space="preserve"> 09204-T5-1 </w:t>
      </w:r>
      <w:r w:rsidR="00464765" w:rsidRPr="0081006D">
        <w:rPr>
          <w:b/>
          <w:i/>
          <w:sz w:val="22"/>
          <w:szCs w:val="22"/>
        </w:rPr>
        <w:t>and answer the following questions</w:t>
      </w:r>
    </w:p>
    <w:p w14:paraId="3E69D8A9" w14:textId="77777777" w:rsidR="00426C20" w:rsidRDefault="00426C20" w:rsidP="00EA02D4">
      <w:pPr>
        <w:pStyle w:val="Body"/>
        <w:rPr>
          <w:i/>
          <w:sz w:val="22"/>
          <w:szCs w:val="22"/>
        </w:rPr>
      </w:pPr>
    </w:p>
    <w:p w14:paraId="693B3EFB" w14:textId="5E116749" w:rsidR="00EA02D4" w:rsidRPr="00B30F8E" w:rsidRDefault="00A659D1" w:rsidP="009311AB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(RK 3) </w:t>
      </w:r>
      <w:r w:rsidR="00464765">
        <w:rPr>
          <w:sz w:val="22"/>
          <w:szCs w:val="22"/>
        </w:rPr>
        <w:t>How many i</w:t>
      </w:r>
      <w:r w:rsidR="008F0D5A">
        <w:rPr>
          <w:sz w:val="22"/>
          <w:szCs w:val="22"/>
        </w:rPr>
        <w:t>tems make up the stair assembly?</w:t>
      </w:r>
    </w:p>
    <w:p w14:paraId="20EC1287" w14:textId="352FA71D" w:rsidR="00EA02D4" w:rsidRDefault="00547877" w:rsidP="00EA02D4">
      <w:pPr>
        <w:pStyle w:val="Caption"/>
        <w:keepNext/>
      </w:pPr>
      <w:r>
        <w:t xml:space="preserve">Table </w:t>
      </w:r>
      <w:r w:rsidR="008F0D5A">
        <w:rPr>
          <w:noProof/>
        </w:rPr>
        <w:t xml:space="preserve">2.0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301F2A" w14:paraId="5EF5C6E9" w14:textId="77777777" w:rsidTr="00301F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1B8F9BBD" w14:textId="77777777" w:rsidR="00EA02D4" w:rsidRDefault="00547877" w:rsidP="00EA02D4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6F565B34" w14:textId="77777777" w:rsidR="00EA02D4" w:rsidRDefault="00547877" w:rsidP="00EA02D4">
            <w:pPr>
              <w:pStyle w:val="Body"/>
            </w:pPr>
            <w:r>
              <w:t>Put X next to your answer</w:t>
            </w:r>
          </w:p>
        </w:tc>
      </w:tr>
      <w:tr w:rsidR="00301F2A" w14:paraId="471B740D" w14:textId="77777777" w:rsidTr="00301F2A">
        <w:tc>
          <w:tcPr>
            <w:tcW w:w="7650" w:type="dxa"/>
          </w:tcPr>
          <w:p w14:paraId="15DCBD93" w14:textId="77C9FF9C" w:rsidR="00EA02D4" w:rsidRDefault="00464765" w:rsidP="009311AB">
            <w:pPr>
              <w:pStyle w:val="Body"/>
              <w:numPr>
                <w:ilvl w:val="0"/>
                <w:numId w:val="7"/>
              </w:numPr>
            </w:pPr>
            <w:r>
              <w:t>1 item</w:t>
            </w:r>
          </w:p>
        </w:tc>
        <w:tc>
          <w:tcPr>
            <w:tcW w:w="1410" w:type="dxa"/>
          </w:tcPr>
          <w:p w14:paraId="50617D94" w14:textId="77777777" w:rsidR="00EA02D4" w:rsidRDefault="00EA02D4" w:rsidP="00EA02D4">
            <w:pPr>
              <w:pStyle w:val="Body"/>
              <w:jc w:val="center"/>
            </w:pPr>
          </w:p>
        </w:tc>
      </w:tr>
      <w:tr w:rsidR="00301F2A" w14:paraId="5526EFF5" w14:textId="77777777" w:rsidTr="00301F2A">
        <w:tc>
          <w:tcPr>
            <w:tcW w:w="7650" w:type="dxa"/>
          </w:tcPr>
          <w:p w14:paraId="033FF609" w14:textId="5D58CB66" w:rsidR="00EA02D4" w:rsidRDefault="00464765" w:rsidP="009311AB">
            <w:pPr>
              <w:pStyle w:val="Body"/>
              <w:numPr>
                <w:ilvl w:val="0"/>
                <w:numId w:val="7"/>
              </w:numPr>
            </w:pPr>
            <w:r>
              <w:t>2 items</w:t>
            </w:r>
          </w:p>
        </w:tc>
        <w:tc>
          <w:tcPr>
            <w:tcW w:w="1410" w:type="dxa"/>
          </w:tcPr>
          <w:p w14:paraId="47CE6C8B" w14:textId="77777777" w:rsidR="00EA02D4" w:rsidRDefault="00EA02D4" w:rsidP="00EA02D4">
            <w:pPr>
              <w:pStyle w:val="Body"/>
              <w:jc w:val="center"/>
            </w:pPr>
          </w:p>
        </w:tc>
      </w:tr>
      <w:tr w:rsidR="00301F2A" w14:paraId="49B17AEC" w14:textId="77777777" w:rsidTr="00301F2A">
        <w:tc>
          <w:tcPr>
            <w:tcW w:w="7650" w:type="dxa"/>
          </w:tcPr>
          <w:p w14:paraId="51D06438" w14:textId="3C2DDC2A" w:rsidR="00EA02D4" w:rsidRDefault="00464765" w:rsidP="009311AB">
            <w:pPr>
              <w:pStyle w:val="Body"/>
              <w:numPr>
                <w:ilvl w:val="0"/>
                <w:numId w:val="7"/>
              </w:numPr>
            </w:pPr>
            <w:r>
              <w:t>7 items</w:t>
            </w:r>
          </w:p>
        </w:tc>
        <w:tc>
          <w:tcPr>
            <w:tcW w:w="1410" w:type="dxa"/>
          </w:tcPr>
          <w:p w14:paraId="42A1867E" w14:textId="6ED03A38" w:rsidR="00EA02D4" w:rsidRDefault="00464765" w:rsidP="00B16879">
            <w:pPr>
              <w:pStyle w:val="Responses"/>
            </w:pPr>
            <w:r>
              <w:t>X</w:t>
            </w:r>
          </w:p>
        </w:tc>
      </w:tr>
      <w:tr w:rsidR="00301F2A" w14:paraId="436A5281" w14:textId="77777777" w:rsidTr="00301F2A">
        <w:tc>
          <w:tcPr>
            <w:tcW w:w="7650" w:type="dxa"/>
          </w:tcPr>
          <w:p w14:paraId="38C57FD5" w14:textId="04BDB5CB" w:rsidR="00EA02D4" w:rsidRDefault="00464765" w:rsidP="009311AB">
            <w:pPr>
              <w:pStyle w:val="Body"/>
              <w:numPr>
                <w:ilvl w:val="0"/>
                <w:numId w:val="7"/>
              </w:numPr>
            </w:pPr>
            <w:r>
              <w:t>4 items</w:t>
            </w:r>
          </w:p>
        </w:tc>
        <w:tc>
          <w:tcPr>
            <w:tcW w:w="1410" w:type="dxa"/>
          </w:tcPr>
          <w:p w14:paraId="0BC5EEE4" w14:textId="77777777" w:rsidR="00EA02D4" w:rsidRDefault="00EA02D4" w:rsidP="00EA02D4">
            <w:pPr>
              <w:pStyle w:val="Body"/>
              <w:jc w:val="center"/>
            </w:pPr>
          </w:p>
        </w:tc>
      </w:tr>
    </w:tbl>
    <w:p w14:paraId="1ED99A03" w14:textId="569737CE" w:rsidR="00464765" w:rsidRDefault="00464765" w:rsidP="00EA02D4"/>
    <w:p w14:paraId="0244CAFB" w14:textId="77777777" w:rsidR="00A654C4" w:rsidRDefault="00A654C4" w:rsidP="00EA02D4"/>
    <w:p w14:paraId="0C2CB0AA" w14:textId="56F36314" w:rsidR="00464765" w:rsidRDefault="00A659D1" w:rsidP="009311AB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(RK 3) </w:t>
      </w:r>
      <w:r w:rsidR="00464765" w:rsidRPr="00464765">
        <w:rPr>
          <w:sz w:val="22"/>
          <w:szCs w:val="22"/>
        </w:rPr>
        <w:t>How many parts</w:t>
      </w:r>
      <w:r w:rsidR="00CB5544">
        <w:rPr>
          <w:sz w:val="22"/>
          <w:szCs w:val="22"/>
        </w:rPr>
        <w:t xml:space="preserve"> (QTY)</w:t>
      </w:r>
      <w:r w:rsidR="00464765" w:rsidRPr="00464765">
        <w:rPr>
          <w:sz w:val="22"/>
          <w:szCs w:val="22"/>
        </w:rPr>
        <w:t xml:space="preserve"> in total are required for a com</w:t>
      </w:r>
      <w:r w:rsidR="00464765">
        <w:rPr>
          <w:sz w:val="22"/>
          <w:szCs w:val="22"/>
        </w:rPr>
        <w:t>p</w:t>
      </w:r>
      <w:r w:rsidR="00464765" w:rsidRPr="00464765">
        <w:rPr>
          <w:sz w:val="22"/>
          <w:szCs w:val="22"/>
        </w:rPr>
        <w:t>lete stair assembly</w:t>
      </w:r>
      <w:r w:rsidR="008F0D5A">
        <w:rPr>
          <w:sz w:val="22"/>
          <w:szCs w:val="22"/>
        </w:rPr>
        <w:t>?</w:t>
      </w:r>
    </w:p>
    <w:p w14:paraId="0287F263" w14:textId="6CE370D9" w:rsidR="008F0D5A" w:rsidRPr="00464765" w:rsidRDefault="008F0D5A" w:rsidP="008F0D5A">
      <w:pPr>
        <w:pStyle w:val="Caption"/>
        <w:keepNext/>
        <w:rPr>
          <w:szCs w:val="22"/>
        </w:rPr>
      </w:pPr>
      <w:r>
        <w:t xml:space="preserve">Table </w:t>
      </w:r>
      <w:r w:rsidR="00DE093F">
        <w:rPr>
          <w:noProof/>
        </w:rPr>
        <w:t>3</w:t>
      </w:r>
      <w:r>
        <w:rPr>
          <w:noProof/>
        </w:rPr>
        <w:t xml:space="preserve">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464765" w14:paraId="7BA5F92A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6E61E995" w14:textId="77777777" w:rsidR="00464765" w:rsidRDefault="00464765" w:rsidP="00EA02D4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3D4ADA50" w14:textId="77777777" w:rsidR="00464765" w:rsidRDefault="00464765" w:rsidP="00EA02D4">
            <w:pPr>
              <w:pStyle w:val="Body"/>
            </w:pPr>
            <w:r>
              <w:t>Put X next to your answer</w:t>
            </w:r>
          </w:p>
        </w:tc>
      </w:tr>
      <w:tr w:rsidR="00464765" w14:paraId="6D2B1587" w14:textId="77777777" w:rsidTr="00EA02D4">
        <w:tc>
          <w:tcPr>
            <w:tcW w:w="7650" w:type="dxa"/>
          </w:tcPr>
          <w:p w14:paraId="2954B2C0" w14:textId="0EE18374" w:rsidR="00464765" w:rsidRDefault="00464765" w:rsidP="009311AB">
            <w:pPr>
              <w:pStyle w:val="Body"/>
              <w:numPr>
                <w:ilvl w:val="0"/>
                <w:numId w:val="10"/>
              </w:numPr>
            </w:pPr>
            <w:r>
              <w:t>1 part</w:t>
            </w:r>
          </w:p>
        </w:tc>
        <w:tc>
          <w:tcPr>
            <w:tcW w:w="1410" w:type="dxa"/>
          </w:tcPr>
          <w:p w14:paraId="315A3835" w14:textId="77777777" w:rsidR="00464765" w:rsidRDefault="00464765" w:rsidP="00EA02D4">
            <w:pPr>
              <w:pStyle w:val="Body"/>
              <w:jc w:val="center"/>
            </w:pPr>
          </w:p>
        </w:tc>
      </w:tr>
      <w:tr w:rsidR="00464765" w14:paraId="6345D63D" w14:textId="77777777" w:rsidTr="00EA02D4">
        <w:tc>
          <w:tcPr>
            <w:tcW w:w="7650" w:type="dxa"/>
          </w:tcPr>
          <w:p w14:paraId="28E5D8CD" w14:textId="069E481F" w:rsidR="00464765" w:rsidRDefault="00464765" w:rsidP="009311AB">
            <w:pPr>
              <w:pStyle w:val="Body"/>
              <w:numPr>
                <w:ilvl w:val="0"/>
                <w:numId w:val="10"/>
              </w:numPr>
            </w:pPr>
            <w:r>
              <w:t>2 parts</w:t>
            </w:r>
          </w:p>
        </w:tc>
        <w:tc>
          <w:tcPr>
            <w:tcW w:w="1410" w:type="dxa"/>
          </w:tcPr>
          <w:p w14:paraId="14BAF496" w14:textId="77777777" w:rsidR="00464765" w:rsidRDefault="00464765" w:rsidP="00EA02D4">
            <w:pPr>
              <w:pStyle w:val="Body"/>
              <w:jc w:val="center"/>
            </w:pPr>
          </w:p>
        </w:tc>
      </w:tr>
      <w:tr w:rsidR="00464765" w14:paraId="3DF9F101" w14:textId="77777777" w:rsidTr="00EA02D4">
        <w:tc>
          <w:tcPr>
            <w:tcW w:w="7650" w:type="dxa"/>
          </w:tcPr>
          <w:p w14:paraId="0938C166" w14:textId="0635F08C" w:rsidR="00464765" w:rsidRDefault="00464765" w:rsidP="009311AB">
            <w:pPr>
              <w:pStyle w:val="Body"/>
              <w:numPr>
                <w:ilvl w:val="0"/>
                <w:numId w:val="10"/>
              </w:numPr>
            </w:pPr>
            <w:r>
              <w:t>16 parts</w:t>
            </w:r>
          </w:p>
        </w:tc>
        <w:tc>
          <w:tcPr>
            <w:tcW w:w="1410" w:type="dxa"/>
          </w:tcPr>
          <w:p w14:paraId="6160145C" w14:textId="10F52399" w:rsidR="00464765" w:rsidRDefault="00464765" w:rsidP="00B16879">
            <w:pPr>
              <w:pStyle w:val="Responses"/>
            </w:pPr>
          </w:p>
        </w:tc>
      </w:tr>
      <w:tr w:rsidR="00464765" w14:paraId="35B4D245" w14:textId="77777777" w:rsidTr="00EA02D4">
        <w:tc>
          <w:tcPr>
            <w:tcW w:w="7650" w:type="dxa"/>
          </w:tcPr>
          <w:p w14:paraId="389F7633" w14:textId="27A8966F" w:rsidR="00464765" w:rsidRDefault="00464765" w:rsidP="009311AB">
            <w:pPr>
              <w:pStyle w:val="Body"/>
              <w:numPr>
                <w:ilvl w:val="0"/>
                <w:numId w:val="10"/>
              </w:numPr>
            </w:pPr>
            <w:r>
              <w:t>23 parts</w:t>
            </w:r>
          </w:p>
        </w:tc>
        <w:tc>
          <w:tcPr>
            <w:tcW w:w="1410" w:type="dxa"/>
          </w:tcPr>
          <w:p w14:paraId="58865D44" w14:textId="27635849" w:rsidR="00464765" w:rsidRDefault="007E05B5" w:rsidP="007E05B5">
            <w:pPr>
              <w:pStyle w:val="Responses"/>
            </w:pPr>
            <w:r>
              <w:t>X</w:t>
            </w:r>
          </w:p>
        </w:tc>
      </w:tr>
    </w:tbl>
    <w:p w14:paraId="6CACA0F3" w14:textId="6D9013B6" w:rsidR="00181778" w:rsidRDefault="00181778" w:rsidP="00464765"/>
    <w:p w14:paraId="4B511B09" w14:textId="679BC0A3" w:rsidR="00601781" w:rsidRDefault="00601781" w:rsidP="00464765"/>
    <w:p w14:paraId="5D3A28D8" w14:textId="7BB8B453" w:rsidR="00601781" w:rsidRDefault="00601781" w:rsidP="00464765"/>
    <w:p w14:paraId="77EAD673" w14:textId="7BEF33E5" w:rsidR="00601781" w:rsidRDefault="00601781" w:rsidP="00464765"/>
    <w:p w14:paraId="22A6C151" w14:textId="2EF3A730" w:rsidR="00601781" w:rsidRDefault="00601781" w:rsidP="00464765"/>
    <w:p w14:paraId="5461AF28" w14:textId="77777777" w:rsidR="00426C20" w:rsidRDefault="00426C20" w:rsidP="00464765"/>
    <w:p w14:paraId="1A63C846" w14:textId="63388A7C" w:rsidR="00181778" w:rsidRDefault="00A659D1" w:rsidP="009311AB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(RK 3) </w:t>
      </w:r>
      <w:r w:rsidR="00181778">
        <w:rPr>
          <w:sz w:val="22"/>
          <w:szCs w:val="22"/>
        </w:rPr>
        <w:t xml:space="preserve">The total mass of the </w:t>
      </w:r>
      <w:r w:rsidR="00037C8D">
        <w:rPr>
          <w:sz w:val="22"/>
          <w:szCs w:val="22"/>
        </w:rPr>
        <w:t>Hand railing</w:t>
      </w:r>
      <w:r w:rsidR="00181778">
        <w:rPr>
          <w:sz w:val="22"/>
          <w:szCs w:val="22"/>
        </w:rPr>
        <w:t xml:space="preserve"> is:</w:t>
      </w:r>
    </w:p>
    <w:p w14:paraId="3C8840F5" w14:textId="2D23C7C8" w:rsidR="008F0D5A" w:rsidRPr="00464765" w:rsidRDefault="008F0D5A" w:rsidP="00DE093F">
      <w:pPr>
        <w:pStyle w:val="Caption"/>
        <w:keepNext/>
        <w:rPr>
          <w:szCs w:val="22"/>
        </w:rPr>
      </w:pPr>
      <w:r>
        <w:t xml:space="preserve">Table </w:t>
      </w:r>
      <w:r w:rsidR="00DE093F">
        <w:t>4</w:t>
      </w:r>
      <w:r>
        <w:rPr>
          <w:noProof/>
        </w:rPr>
        <w:t xml:space="preserve">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181778" w14:paraId="6DE3DAE0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73A365DA" w14:textId="77777777" w:rsidR="00181778" w:rsidRDefault="00181778" w:rsidP="00EA02D4">
            <w:pPr>
              <w:pStyle w:val="Body"/>
            </w:pPr>
            <w:r>
              <w:t>Answer choices</w:t>
            </w:r>
          </w:p>
          <w:p w14:paraId="0106DBC2" w14:textId="0F420AC2" w:rsidR="00601781" w:rsidRDefault="00601781" w:rsidP="00EA02D4">
            <w:pPr>
              <w:pStyle w:val="Body"/>
            </w:pPr>
          </w:p>
        </w:tc>
        <w:tc>
          <w:tcPr>
            <w:tcW w:w="1410" w:type="dxa"/>
          </w:tcPr>
          <w:p w14:paraId="7F294909" w14:textId="77777777" w:rsidR="00181778" w:rsidRDefault="00181778" w:rsidP="00EA02D4">
            <w:pPr>
              <w:pStyle w:val="Body"/>
            </w:pPr>
            <w:r>
              <w:t>Put X next to your answer</w:t>
            </w:r>
          </w:p>
        </w:tc>
      </w:tr>
      <w:tr w:rsidR="00181778" w14:paraId="31800F28" w14:textId="77777777" w:rsidTr="00EA02D4">
        <w:tc>
          <w:tcPr>
            <w:tcW w:w="7650" w:type="dxa"/>
          </w:tcPr>
          <w:p w14:paraId="5950AB73" w14:textId="41B7C0D5" w:rsidR="00181778" w:rsidRDefault="00181778" w:rsidP="009311AB">
            <w:pPr>
              <w:pStyle w:val="Body"/>
              <w:numPr>
                <w:ilvl w:val="0"/>
                <w:numId w:val="11"/>
              </w:numPr>
            </w:pPr>
            <w:r>
              <w:t>224.465 kg</w:t>
            </w:r>
          </w:p>
        </w:tc>
        <w:tc>
          <w:tcPr>
            <w:tcW w:w="1410" w:type="dxa"/>
          </w:tcPr>
          <w:p w14:paraId="06CE4029" w14:textId="77777777" w:rsidR="00181778" w:rsidRDefault="00181778" w:rsidP="00EA02D4">
            <w:pPr>
              <w:pStyle w:val="Body"/>
              <w:jc w:val="center"/>
            </w:pPr>
          </w:p>
        </w:tc>
      </w:tr>
      <w:tr w:rsidR="00181778" w14:paraId="555A6484" w14:textId="77777777" w:rsidTr="00EA02D4">
        <w:tc>
          <w:tcPr>
            <w:tcW w:w="7650" w:type="dxa"/>
          </w:tcPr>
          <w:p w14:paraId="18D23618" w14:textId="31695B8A" w:rsidR="00181778" w:rsidRDefault="00181778" w:rsidP="009311AB">
            <w:pPr>
              <w:pStyle w:val="Body"/>
              <w:numPr>
                <w:ilvl w:val="0"/>
                <w:numId w:val="11"/>
              </w:numPr>
            </w:pPr>
            <w:r>
              <w:t>49.758 kg</w:t>
            </w:r>
          </w:p>
        </w:tc>
        <w:tc>
          <w:tcPr>
            <w:tcW w:w="1410" w:type="dxa"/>
          </w:tcPr>
          <w:p w14:paraId="5371F1E9" w14:textId="77777777" w:rsidR="00181778" w:rsidRDefault="00181778" w:rsidP="00EA02D4">
            <w:pPr>
              <w:pStyle w:val="Body"/>
              <w:jc w:val="center"/>
            </w:pPr>
          </w:p>
        </w:tc>
      </w:tr>
      <w:tr w:rsidR="00181778" w14:paraId="4F854686" w14:textId="77777777" w:rsidTr="00EA02D4">
        <w:tc>
          <w:tcPr>
            <w:tcW w:w="7650" w:type="dxa"/>
          </w:tcPr>
          <w:p w14:paraId="07CEF2E0" w14:textId="60E918E5" w:rsidR="00181778" w:rsidRDefault="00181778" w:rsidP="009311AB">
            <w:pPr>
              <w:pStyle w:val="Body"/>
              <w:numPr>
                <w:ilvl w:val="0"/>
                <w:numId w:val="11"/>
              </w:numPr>
            </w:pPr>
            <w:r>
              <w:t>47.958 kg</w:t>
            </w:r>
          </w:p>
        </w:tc>
        <w:tc>
          <w:tcPr>
            <w:tcW w:w="1410" w:type="dxa"/>
          </w:tcPr>
          <w:p w14:paraId="29482377" w14:textId="77777777" w:rsidR="00181778" w:rsidRDefault="00181778" w:rsidP="00B16879">
            <w:pPr>
              <w:pStyle w:val="Responses"/>
            </w:pPr>
            <w:r>
              <w:t>X</w:t>
            </w:r>
          </w:p>
        </w:tc>
      </w:tr>
      <w:tr w:rsidR="00181778" w14:paraId="5F3FF841" w14:textId="77777777" w:rsidTr="00EA02D4">
        <w:tc>
          <w:tcPr>
            <w:tcW w:w="7650" w:type="dxa"/>
          </w:tcPr>
          <w:p w14:paraId="011CEF43" w14:textId="33261303" w:rsidR="00181778" w:rsidRDefault="00181778" w:rsidP="009311AB">
            <w:pPr>
              <w:pStyle w:val="Body"/>
              <w:numPr>
                <w:ilvl w:val="0"/>
                <w:numId w:val="11"/>
              </w:numPr>
            </w:pPr>
            <w:r>
              <w:t>45. 958 kg</w:t>
            </w:r>
          </w:p>
        </w:tc>
        <w:tc>
          <w:tcPr>
            <w:tcW w:w="1410" w:type="dxa"/>
          </w:tcPr>
          <w:p w14:paraId="4E138E1E" w14:textId="77777777" w:rsidR="00181778" w:rsidRDefault="00181778" w:rsidP="00EA02D4">
            <w:pPr>
              <w:pStyle w:val="Body"/>
              <w:jc w:val="center"/>
            </w:pPr>
          </w:p>
        </w:tc>
      </w:tr>
    </w:tbl>
    <w:p w14:paraId="2F1E7B2A" w14:textId="3D09CA9C" w:rsidR="00181778" w:rsidRDefault="00181778" w:rsidP="00181778"/>
    <w:p w14:paraId="67055ADC" w14:textId="77777777" w:rsidR="00426C20" w:rsidRDefault="00426C20" w:rsidP="00181778"/>
    <w:p w14:paraId="2253829F" w14:textId="569A50AD" w:rsidR="0081006D" w:rsidRPr="0081006D" w:rsidRDefault="0081006D" w:rsidP="0081006D">
      <w:pPr>
        <w:pStyle w:val="Body"/>
        <w:rPr>
          <w:b/>
          <w:i/>
          <w:sz w:val="22"/>
          <w:szCs w:val="22"/>
        </w:rPr>
      </w:pPr>
      <w:r w:rsidRPr="0081006D">
        <w:rPr>
          <w:b/>
          <w:i/>
          <w:sz w:val="22"/>
          <w:szCs w:val="22"/>
        </w:rPr>
        <w:t xml:space="preserve">Refer to Drawing </w:t>
      </w:r>
      <w:r w:rsidR="001735B0">
        <w:rPr>
          <w:b/>
          <w:i/>
          <w:sz w:val="22"/>
          <w:szCs w:val="22"/>
        </w:rPr>
        <w:t>09204-T5-2</w:t>
      </w:r>
      <w:r w:rsidRPr="0081006D">
        <w:rPr>
          <w:b/>
          <w:i/>
          <w:sz w:val="22"/>
          <w:szCs w:val="22"/>
        </w:rPr>
        <w:t xml:space="preserve"> and answer the following questions</w:t>
      </w:r>
    </w:p>
    <w:p w14:paraId="1554E6DB" w14:textId="77777777" w:rsidR="0081006D" w:rsidRDefault="0081006D" w:rsidP="00181778"/>
    <w:p w14:paraId="47FFEF5C" w14:textId="2FC32256" w:rsidR="00181778" w:rsidRDefault="00A659D1" w:rsidP="009311AB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(PC 2.3) </w:t>
      </w:r>
      <w:r w:rsidR="001735B0">
        <w:rPr>
          <w:sz w:val="22"/>
          <w:szCs w:val="22"/>
        </w:rPr>
        <w:t xml:space="preserve">All structural welds full penetration bevel or butt welds conform to what Australian Standard (AS) unless </w:t>
      </w:r>
      <w:r w:rsidR="008438D8">
        <w:rPr>
          <w:sz w:val="22"/>
          <w:szCs w:val="22"/>
        </w:rPr>
        <w:t>noted otherwise (UNO)</w:t>
      </w:r>
      <w:r w:rsidR="001735B0">
        <w:rPr>
          <w:sz w:val="22"/>
          <w:szCs w:val="22"/>
        </w:rPr>
        <w:t>?</w:t>
      </w:r>
    </w:p>
    <w:p w14:paraId="565C539F" w14:textId="6E9061F0" w:rsidR="008F0D5A" w:rsidRPr="00464765" w:rsidRDefault="008F0D5A" w:rsidP="00DE093F">
      <w:pPr>
        <w:pStyle w:val="Caption"/>
        <w:keepNext/>
        <w:rPr>
          <w:szCs w:val="22"/>
        </w:rPr>
      </w:pPr>
      <w:r>
        <w:t xml:space="preserve">Table </w:t>
      </w:r>
      <w:r w:rsidR="00DE093F">
        <w:rPr>
          <w:noProof/>
        </w:rPr>
        <w:t>5</w:t>
      </w:r>
      <w:r>
        <w:rPr>
          <w:noProof/>
        </w:rPr>
        <w:t xml:space="preserve">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181778" w14:paraId="4DAF736B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408E785C" w14:textId="77777777" w:rsidR="00181778" w:rsidRDefault="00181778" w:rsidP="00EA02D4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34AC3664" w14:textId="77777777" w:rsidR="00181778" w:rsidRDefault="00181778" w:rsidP="00EA02D4">
            <w:pPr>
              <w:pStyle w:val="Body"/>
            </w:pPr>
            <w:r>
              <w:t>Put X next to your answer</w:t>
            </w:r>
          </w:p>
        </w:tc>
      </w:tr>
      <w:tr w:rsidR="00181778" w14:paraId="0FD1F66A" w14:textId="77777777" w:rsidTr="00EA02D4">
        <w:tc>
          <w:tcPr>
            <w:tcW w:w="7650" w:type="dxa"/>
          </w:tcPr>
          <w:p w14:paraId="5EEBA896" w14:textId="12E12F37" w:rsidR="00181778" w:rsidRDefault="00CD276D" w:rsidP="009311AB">
            <w:pPr>
              <w:pStyle w:val="Body"/>
              <w:numPr>
                <w:ilvl w:val="0"/>
                <w:numId w:val="12"/>
              </w:numPr>
            </w:pPr>
            <w:r>
              <w:t>AS 1657</w:t>
            </w:r>
          </w:p>
        </w:tc>
        <w:tc>
          <w:tcPr>
            <w:tcW w:w="1410" w:type="dxa"/>
          </w:tcPr>
          <w:p w14:paraId="11AF5EBB" w14:textId="0ECC5780" w:rsidR="00181778" w:rsidRDefault="00181778" w:rsidP="00EA02D4">
            <w:pPr>
              <w:pStyle w:val="Body"/>
              <w:jc w:val="center"/>
            </w:pPr>
          </w:p>
        </w:tc>
      </w:tr>
      <w:tr w:rsidR="00181778" w14:paraId="1FDFCEE7" w14:textId="77777777" w:rsidTr="00EA02D4">
        <w:tc>
          <w:tcPr>
            <w:tcW w:w="7650" w:type="dxa"/>
          </w:tcPr>
          <w:p w14:paraId="04E7091E" w14:textId="1F988E5A" w:rsidR="00181778" w:rsidRDefault="00CD276D" w:rsidP="009311AB">
            <w:pPr>
              <w:pStyle w:val="Body"/>
              <w:numPr>
                <w:ilvl w:val="0"/>
                <w:numId w:val="12"/>
              </w:numPr>
            </w:pPr>
            <w:r>
              <w:t>AS 1554-1-SP</w:t>
            </w:r>
          </w:p>
        </w:tc>
        <w:tc>
          <w:tcPr>
            <w:tcW w:w="1410" w:type="dxa"/>
          </w:tcPr>
          <w:p w14:paraId="2E5577C0" w14:textId="0ED05C38" w:rsidR="00181778" w:rsidRDefault="00CD276D" w:rsidP="00B16879">
            <w:pPr>
              <w:pStyle w:val="Responses"/>
            </w:pPr>
            <w:r>
              <w:t>X</w:t>
            </w:r>
          </w:p>
        </w:tc>
      </w:tr>
      <w:tr w:rsidR="00181778" w14:paraId="144698EC" w14:textId="77777777" w:rsidTr="00EA02D4">
        <w:tc>
          <w:tcPr>
            <w:tcW w:w="7650" w:type="dxa"/>
          </w:tcPr>
          <w:p w14:paraId="681138B3" w14:textId="13C71CE6" w:rsidR="00181778" w:rsidRDefault="00CD276D" w:rsidP="009311AB">
            <w:pPr>
              <w:pStyle w:val="Body"/>
              <w:numPr>
                <w:ilvl w:val="0"/>
                <w:numId w:val="12"/>
              </w:numPr>
            </w:pPr>
            <w:r>
              <w:t>AS 1554-1-GP</w:t>
            </w:r>
          </w:p>
        </w:tc>
        <w:tc>
          <w:tcPr>
            <w:tcW w:w="1410" w:type="dxa"/>
          </w:tcPr>
          <w:p w14:paraId="77B9217C" w14:textId="529C6D53" w:rsidR="00181778" w:rsidRDefault="00181778" w:rsidP="00EA02D4">
            <w:pPr>
              <w:pStyle w:val="Body"/>
              <w:jc w:val="center"/>
            </w:pPr>
          </w:p>
        </w:tc>
      </w:tr>
      <w:tr w:rsidR="0081006D" w14:paraId="48D359B6" w14:textId="77777777" w:rsidTr="00EA02D4">
        <w:tc>
          <w:tcPr>
            <w:tcW w:w="7650" w:type="dxa"/>
          </w:tcPr>
          <w:p w14:paraId="7037D11E" w14:textId="54BFB170" w:rsidR="0081006D" w:rsidRDefault="00C21708" w:rsidP="009311AB">
            <w:pPr>
              <w:pStyle w:val="Body"/>
              <w:numPr>
                <w:ilvl w:val="0"/>
                <w:numId w:val="12"/>
              </w:numPr>
            </w:pPr>
            <w:r>
              <w:t>AS 1250 – 8.8/TS</w:t>
            </w:r>
          </w:p>
        </w:tc>
        <w:tc>
          <w:tcPr>
            <w:tcW w:w="1410" w:type="dxa"/>
          </w:tcPr>
          <w:p w14:paraId="285E6848" w14:textId="77777777" w:rsidR="0081006D" w:rsidRDefault="0081006D" w:rsidP="00EA02D4">
            <w:pPr>
              <w:pStyle w:val="Body"/>
              <w:jc w:val="center"/>
            </w:pPr>
          </w:p>
        </w:tc>
      </w:tr>
    </w:tbl>
    <w:p w14:paraId="5536B28D" w14:textId="172C9F42" w:rsidR="00181778" w:rsidRDefault="00181778" w:rsidP="00181778"/>
    <w:p w14:paraId="25E65BBA" w14:textId="570F3C7C" w:rsidR="00601781" w:rsidRDefault="00601781" w:rsidP="00181778"/>
    <w:p w14:paraId="72689748" w14:textId="093C7431" w:rsidR="00601781" w:rsidRDefault="00601781" w:rsidP="00181778"/>
    <w:p w14:paraId="037CE6A8" w14:textId="45F9B37E" w:rsidR="00181778" w:rsidRDefault="00A659D1" w:rsidP="009311AB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(PC 2.3) </w:t>
      </w:r>
      <w:r w:rsidR="00C21708">
        <w:rPr>
          <w:sz w:val="22"/>
          <w:szCs w:val="22"/>
        </w:rPr>
        <w:t>What size masonry anchors bolt the stairwell to the concrete structure?</w:t>
      </w:r>
      <w:r w:rsidR="0081006D">
        <w:rPr>
          <w:sz w:val="22"/>
          <w:szCs w:val="22"/>
        </w:rPr>
        <w:t xml:space="preserve"> </w:t>
      </w:r>
    </w:p>
    <w:p w14:paraId="73C68FA4" w14:textId="0D742F33" w:rsidR="008F0D5A" w:rsidRPr="00464765" w:rsidRDefault="008F0D5A" w:rsidP="00DE093F">
      <w:pPr>
        <w:pStyle w:val="Caption"/>
        <w:keepNext/>
        <w:rPr>
          <w:szCs w:val="22"/>
        </w:rPr>
      </w:pPr>
      <w:r>
        <w:t xml:space="preserve">Table </w:t>
      </w:r>
      <w:r w:rsidR="00DE093F">
        <w:t>6</w:t>
      </w:r>
      <w:r>
        <w:rPr>
          <w:noProof/>
        </w:rPr>
        <w:t xml:space="preserve">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181778" w14:paraId="4E140C28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69A95FF8" w14:textId="77777777" w:rsidR="00181778" w:rsidRDefault="00181778" w:rsidP="00EA02D4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21D39BFD" w14:textId="77777777" w:rsidR="00181778" w:rsidRDefault="00181778" w:rsidP="00EA02D4">
            <w:pPr>
              <w:pStyle w:val="Body"/>
            </w:pPr>
            <w:r>
              <w:t>Put X next to your answer</w:t>
            </w:r>
          </w:p>
        </w:tc>
      </w:tr>
      <w:tr w:rsidR="00181778" w14:paraId="5D3C0795" w14:textId="77777777" w:rsidTr="00EA02D4">
        <w:tc>
          <w:tcPr>
            <w:tcW w:w="7650" w:type="dxa"/>
          </w:tcPr>
          <w:p w14:paraId="72232CCD" w14:textId="16FC79EC" w:rsidR="00181778" w:rsidRDefault="00C21708" w:rsidP="009311AB">
            <w:pPr>
              <w:pStyle w:val="Body"/>
              <w:numPr>
                <w:ilvl w:val="0"/>
                <w:numId w:val="13"/>
              </w:numPr>
            </w:pPr>
            <w:r>
              <w:t>M16</w:t>
            </w:r>
          </w:p>
        </w:tc>
        <w:tc>
          <w:tcPr>
            <w:tcW w:w="1410" w:type="dxa"/>
          </w:tcPr>
          <w:p w14:paraId="4A7A9F3F" w14:textId="30D2FA98" w:rsidR="00181778" w:rsidRDefault="00C21708" w:rsidP="00B16879">
            <w:pPr>
              <w:pStyle w:val="Responses"/>
            </w:pPr>
            <w:r>
              <w:t>X</w:t>
            </w:r>
          </w:p>
        </w:tc>
      </w:tr>
      <w:tr w:rsidR="00181778" w14:paraId="0CEF1F9C" w14:textId="77777777" w:rsidTr="00EA02D4">
        <w:tc>
          <w:tcPr>
            <w:tcW w:w="7650" w:type="dxa"/>
          </w:tcPr>
          <w:p w14:paraId="62FBB4D8" w14:textId="6FCECD4E" w:rsidR="00181778" w:rsidRDefault="00C21708" w:rsidP="009311AB">
            <w:pPr>
              <w:pStyle w:val="Body"/>
              <w:numPr>
                <w:ilvl w:val="0"/>
                <w:numId w:val="13"/>
              </w:numPr>
            </w:pPr>
            <w:r>
              <w:t>M18</w:t>
            </w:r>
          </w:p>
        </w:tc>
        <w:tc>
          <w:tcPr>
            <w:tcW w:w="1410" w:type="dxa"/>
          </w:tcPr>
          <w:p w14:paraId="6D55BAE0" w14:textId="77777777" w:rsidR="00181778" w:rsidRDefault="00181778" w:rsidP="00EA02D4">
            <w:pPr>
              <w:pStyle w:val="Body"/>
              <w:jc w:val="center"/>
            </w:pPr>
          </w:p>
        </w:tc>
      </w:tr>
      <w:tr w:rsidR="00181778" w14:paraId="5B60C686" w14:textId="77777777" w:rsidTr="00EA02D4">
        <w:tc>
          <w:tcPr>
            <w:tcW w:w="7650" w:type="dxa"/>
          </w:tcPr>
          <w:p w14:paraId="4C9C5D71" w14:textId="4A8A81CD" w:rsidR="00181778" w:rsidRDefault="00C21708" w:rsidP="009311AB">
            <w:pPr>
              <w:pStyle w:val="Body"/>
              <w:numPr>
                <w:ilvl w:val="0"/>
                <w:numId w:val="13"/>
              </w:numPr>
            </w:pPr>
            <w:r>
              <w:t>M6</w:t>
            </w:r>
            <w:r w:rsidR="007A44FD">
              <w:t xml:space="preserve"> </w:t>
            </w:r>
          </w:p>
        </w:tc>
        <w:tc>
          <w:tcPr>
            <w:tcW w:w="1410" w:type="dxa"/>
          </w:tcPr>
          <w:p w14:paraId="25B9939D" w14:textId="21975575" w:rsidR="00181778" w:rsidRDefault="00181778" w:rsidP="00EA02D4">
            <w:pPr>
              <w:pStyle w:val="Body"/>
              <w:jc w:val="center"/>
            </w:pPr>
          </w:p>
        </w:tc>
      </w:tr>
      <w:tr w:rsidR="007A44FD" w14:paraId="5CC6A3D8" w14:textId="77777777" w:rsidTr="00EA02D4">
        <w:tc>
          <w:tcPr>
            <w:tcW w:w="7650" w:type="dxa"/>
          </w:tcPr>
          <w:p w14:paraId="238EE02D" w14:textId="7161F930" w:rsidR="007A44FD" w:rsidRDefault="00C21708" w:rsidP="009311AB">
            <w:pPr>
              <w:pStyle w:val="Body"/>
              <w:numPr>
                <w:ilvl w:val="0"/>
                <w:numId w:val="13"/>
              </w:numPr>
            </w:pPr>
            <w:r>
              <w:t>M12</w:t>
            </w:r>
          </w:p>
        </w:tc>
        <w:tc>
          <w:tcPr>
            <w:tcW w:w="1410" w:type="dxa"/>
          </w:tcPr>
          <w:p w14:paraId="3B3AE096" w14:textId="137F99BA" w:rsidR="007A44FD" w:rsidRDefault="007A44FD" w:rsidP="00EA02D4">
            <w:pPr>
              <w:pStyle w:val="Body"/>
              <w:jc w:val="center"/>
            </w:pPr>
          </w:p>
        </w:tc>
      </w:tr>
    </w:tbl>
    <w:p w14:paraId="4EB114A4" w14:textId="1AE17387" w:rsidR="00181778" w:rsidRDefault="00181778" w:rsidP="00181778"/>
    <w:p w14:paraId="759166EA" w14:textId="77777777" w:rsidR="00601781" w:rsidRDefault="00601781" w:rsidP="00181778"/>
    <w:p w14:paraId="0672B089" w14:textId="278C0731" w:rsidR="00181778" w:rsidRDefault="00A659D1" w:rsidP="009311AB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(PC 2.3) </w:t>
      </w:r>
      <w:r w:rsidR="00181778" w:rsidRPr="00464765">
        <w:rPr>
          <w:sz w:val="22"/>
          <w:szCs w:val="22"/>
        </w:rPr>
        <w:t xml:space="preserve">How many </w:t>
      </w:r>
      <w:r w:rsidR="00F16DAA">
        <w:rPr>
          <w:sz w:val="22"/>
          <w:szCs w:val="22"/>
        </w:rPr>
        <w:t>masonry anchors bolt the stairwell to the concrete structure?</w:t>
      </w:r>
    </w:p>
    <w:p w14:paraId="0A5AEB7C" w14:textId="2FAEDE8E" w:rsidR="008F0D5A" w:rsidRPr="00464765" w:rsidRDefault="008F0D5A" w:rsidP="00DE093F">
      <w:pPr>
        <w:pStyle w:val="Caption"/>
        <w:keepNext/>
        <w:rPr>
          <w:szCs w:val="22"/>
        </w:rPr>
      </w:pPr>
      <w:r>
        <w:t xml:space="preserve">Table </w:t>
      </w:r>
      <w:r w:rsidR="00DE093F">
        <w:t>7</w:t>
      </w:r>
      <w:r>
        <w:rPr>
          <w:noProof/>
        </w:rPr>
        <w:t xml:space="preserve">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181778" w14:paraId="5E751DEF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78EB2CE4" w14:textId="77777777" w:rsidR="00181778" w:rsidRDefault="00181778" w:rsidP="00EA02D4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71261EB6" w14:textId="77777777" w:rsidR="00181778" w:rsidRDefault="00181778" w:rsidP="00EA02D4">
            <w:pPr>
              <w:pStyle w:val="Body"/>
            </w:pPr>
            <w:r>
              <w:t>Put X next to your answer</w:t>
            </w:r>
          </w:p>
        </w:tc>
      </w:tr>
      <w:tr w:rsidR="00181778" w14:paraId="0DB76C2A" w14:textId="77777777" w:rsidTr="00EA02D4">
        <w:tc>
          <w:tcPr>
            <w:tcW w:w="7650" w:type="dxa"/>
          </w:tcPr>
          <w:p w14:paraId="4E0A305E" w14:textId="53A83058" w:rsidR="00181778" w:rsidRDefault="00F16DAA" w:rsidP="009311AB">
            <w:pPr>
              <w:pStyle w:val="Body"/>
              <w:numPr>
                <w:ilvl w:val="0"/>
                <w:numId w:val="14"/>
              </w:numPr>
            </w:pPr>
            <w:r>
              <w:t>6</w:t>
            </w:r>
          </w:p>
        </w:tc>
        <w:tc>
          <w:tcPr>
            <w:tcW w:w="1410" w:type="dxa"/>
          </w:tcPr>
          <w:p w14:paraId="77EE581E" w14:textId="0406254D" w:rsidR="00181778" w:rsidRDefault="00F16DAA" w:rsidP="00B16879">
            <w:pPr>
              <w:pStyle w:val="Responses"/>
            </w:pPr>
            <w:r>
              <w:t>X</w:t>
            </w:r>
          </w:p>
        </w:tc>
      </w:tr>
      <w:tr w:rsidR="00181778" w14:paraId="5EFD8B65" w14:textId="77777777" w:rsidTr="00EA02D4">
        <w:tc>
          <w:tcPr>
            <w:tcW w:w="7650" w:type="dxa"/>
          </w:tcPr>
          <w:p w14:paraId="50BD4513" w14:textId="258FBCCA" w:rsidR="00181778" w:rsidRDefault="00F16DAA" w:rsidP="009311AB">
            <w:pPr>
              <w:pStyle w:val="Body"/>
              <w:numPr>
                <w:ilvl w:val="0"/>
                <w:numId w:val="14"/>
              </w:numPr>
            </w:pPr>
            <w:r>
              <w:t>16</w:t>
            </w:r>
          </w:p>
        </w:tc>
        <w:tc>
          <w:tcPr>
            <w:tcW w:w="1410" w:type="dxa"/>
          </w:tcPr>
          <w:p w14:paraId="080FBE20" w14:textId="77777777" w:rsidR="00181778" w:rsidRDefault="00181778" w:rsidP="00EA02D4">
            <w:pPr>
              <w:pStyle w:val="Body"/>
              <w:jc w:val="center"/>
            </w:pPr>
          </w:p>
        </w:tc>
      </w:tr>
      <w:tr w:rsidR="00181778" w14:paraId="42957624" w14:textId="77777777" w:rsidTr="00EA02D4">
        <w:tc>
          <w:tcPr>
            <w:tcW w:w="7650" w:type="dxa"/>
          </w:tcPr>
          <w:p w14:paraId="3FD97D41" w14:textId="21FF9CF8" w:rsidR="00181778" w:rsidRDefault="00F16DAA" w:rsidP="009311AB">
            <w:pPr>
              <w:pStyle w:val="Body"/>
              <w:numPr>
                <w:ilvl w:val="0"/>
                <w:numId w:val="14"/>
              </w:numPr>
            </w:pPr>
            <w:r>
              <w:t>18</w:t>
            </w:r>
          </w:p>
        </w:tc>
        <w:tc>
          <w:tcPr>
            <w:tcW w:w="1410" w:type="dxa"/>
          </w:tcPr>
          <w:p w14:paraId="15A6FF1B" w14:textId="13FFF6AC" w:rsidR="00181778" w:rsidRDefault="00181778" w:rsidP="00EA02D4">
            <w:pPr>
              <w:pStyle w:val="Body"/>
              <w:jc w:val="center"/>
            </w:pPr>
          </w:p>
        </w:tc>
      </w:tr>
      <w:tr w:rsidR="00F16DAA" w14:paraId="6B62DA47" w14:textId="77777777" w:rsidTr="00EA02D4">
        <w:tc>
          <w:tcPr>
            <w:tcW w:w="7650" w:type="dxa"/>
          </w:tcPr>
          <w:p w14:paraId="01603435" w14:textId="7C37F82C" w:rsidR="00F16DAA" w:rsidRDefault="00F16DAA" w:rsidP="009311AB">
            <w:pPr>
              <w:pStyle w:val="Body"/>
              <w:numPr>
                <w:ilvl w:val="0"/>
                <w:numId w:val="14"/>
              </w:numPr>
            </w:pPr>
            <w:r>
              <w:t>12</w:t>
            </w:r>
          </w:p>
        </w:tc>
        <w:tc>
          <w:tcPr>
            <w:tcW w:w="1410" w:type="dxa"/>
          </w:tcPr>
          <w:p w14:paraId="62BF9924" w14:textId="77777777" w:rsidR="00F16DAA" w:rsidRDefault="00F16DAA" w:rsidP="00EA02D4">
            <w:pPr>
              <w:pStyle w:val="Body"/>
              <w:jc w:val="center"/>
            </w:pPr>
          </w:p>
        </w:tc>
      </w:tr>
    </w:tbl>
    <w:p w14:paraId="0B3C8F68" w14:textId="003B7D0F" w:rsidR="00181778" w:rsidRDefault="00181778" w:rsidP="00181778"/>
    <w:p w14:paraId="0539497F" w14:textId="59FF80FB" w:rsidR="00426C20" w:rsidRDefault="00426C20" w:rsidP="00181778"/>
    <w:p w14:paraId="3A0401BD" w14:textId="074DDB06" w:rsidR="00426C20" w:rsidRDefault="00426C20" w:rsidP="00181778"/>
    <w:p w14:paraId="50D832C5" w14:textId="0F583716" w:rsidR="00426C20" w:rsidRDefault="00426C20" w:rsidP="00181778"/>
    <w:p w14:paraId="464603FC" w14:textId="52E5440E" w:rsidR="00426C20" w:rsidRDefault="00426C20" w:rsidP="00181778"/>
    <w:p w14:paraId="4070A20E" w14:textId="1D5A6704" w:rsidR="00426C20" w:rsidRDefault="00426C20" w:rsidP="00181778"/>
    <w:p w14:paraId="11F8EF3A" w14:textId="77777777" w:rsidR="00CB5544" w:rsidRDefault="00CB5544" w:rsidP="00181778"/>
    <w:p w14:paraId="51743290" w14:textId="30C85837" w:rsidR="00296698" w:rsidRPr="0081006D" w:rsidRDefault="00296698" w:rsidP="00296698">
      <w:pPr>
        <w:pStyle w:val="Body"/>
        <w:rPr>
          <w:b/>
          <w:i/>
          <w:sz w:val="22"/>
          <w:szCs w:val="22"/>
        </w:rPr>
      </w:pPr>
      <w:r w:rsidRPr="0081006D">
        <w:rPr>
          <w:b/>
          <w:i/>
          <w:sz w:val="22"/>
          <w:szCs w:val="22"/>
        </w:rPr>
        <w:t xml:space="preserve">Refer to Drawing </w:t>
      </w:r>
      <w:r>
        <w:rPr>
          <w:b/>
          <w:i/>
          <w:sz w:val="22"/>
          <w:szCs w:val="22"/>
        </w:rPr>
        <w:t>09204-T5-3</w:t>
      </w:r>
      <w:r w:rsidRPr="0081006D">
        <w:rPr>
          <w:b/>
          <w:i/>
          <w:sz w:val="22"/>
          <w:szCs w:val="22"/>
        </w:rPr>
        <w:t xml:space="preserve"> and answer the following questions</w:t>
      </w:r>
    </w:p>
    <w:p w14:paraId="0D5C6284" w14:textId="482549C3" w:rsidR="00601781" w:rsidRDefault="00601781" w:rsidP="00181778"/>
    <w:p w14:paraId="3CC8AA1A" w14:textId="0086DD27" w:rsidR="00181778" w:rsidRDefault="00B221DB" w:rsidP="009311AB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(RK 8) </w:t>
      </w:r>
      <w:r w:rsidR="00500DB5">
        <w:rPr>
          <w:sz w:val="22"/>
          <w:szCs w:val="22"/>
        </w:rPr>
        <w:t>What type of material are the stair treads made from</w:t>
      </w:r>
      <w:r w:rsidR="008438D8">
        <w:rPr>
          <w:sz w:val="22"/>
          <w:szCs w:val="22"/>
        </w:rPr>
        <w:t>?</w:t>
      </w:r>
      <w:r w:rsidR="00500DB5">
        <w:rPr>
          <w:sz w:val="22"/>
          <w:szCs w:val="22"/>
        </w:rPr>
        <w:t xml:space="preserve"> </w:t>
      </w:r>
    </w:p>
    <w:p w14:paraId="6DB72856" w14:textId="206B8C30" w:rsidR="008F0D5A" w:rsidRPr="00464765" w:rsidRDefault="008F0D5A" w:rsidP="00DE093F">
      <w:pPr>
        <w:pStyle w:val="Caption"/>
        <w:keepNext/>
        <w:rPr>
          <w:szCs w:val="22"/>
        </w:rPr>
      </w:pPr>
      <w:r>
        <w:t xml:space="preserve">Table </w:t>
      </w:r>
      <w:r w:rsidR="00DE093F">
        <w:t>8</w:t>
      </w:r>
      <w:r>
        <w:rPr>
          <w:noProof/>
        </w:rPr>
        <w:t xml:space="preserve">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181778" w14:paraId="10753C4B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79328EEB" w14:textId="77777777" w:rsidR="00181778" w:rsidRDefault="00181778" w:rsidP="00EA02D4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23A1C7A8" w14:textId="77777777" w:rsidR="00181778" w:rsidRDefault="00181778" w:rsidP="00EA02D4">
            <w:pPr>
              <w:pStyle w:val="Body"/>
            </w:pPr>
            <w:r>
              <w:t>Put X next to your answer</w:t>
            </w:r>
          </w:p>
        </w:tc>
      </w:tr>
      <w:tr w:rsidR="00181778" w14:paraId="0960D2A3" w14:textId="77777777" w:rsidTr="00EA02D4">
        <w:tc>
          <w:tcPr>
            <w:tcW w:w="7650" w:type="dxa"/>
          </w:tcPr>
          <w:p w14:paraId="7C96CEED" w14:textId="30F9A1E7" w:rsidR="00181778" w:rsidRDefault="00500DB5" w:rsidP="009311AB">
            <w:pPr>
              <w:pStyle w:val="Body"/>
              <w:numPr>
                <w:ilvl w:val="0"/>
                <w:numId w:val="15"/>
              </w:numPr>
            </w:pPr>
            <w:r>
              <w:t xml:space="preserve">Diamond plate 6 long </w:t>
            </w:r>
          </w:p>
        </w:tc>
        <w:tc>
          <w:tcPr>
            <w:tcW w:w="1410" w:type="dxa"/>
          </w:tcPr>
          <w:p w14:paraId="408D5774" w14:textId="0D000266" w:rsidR="00181778" w:rsidRDefault="00181778" w:rsidP="00EA02D4">
            <w:pPr>
              <w:pStyle w:val="Body"/>
              <w:jc w:val="center"/>
            </w:pPr>
          </w:p>
        </w:tc>
      </w:tr>
      <w:tr w:rsidR="00181778" w14:paraId="629C5ABE" w14:textId="77777777" w:rsidTr="00EA02D4">
        <w:tc>
          <w:tcPr>
            <w:tcW w:w="7650" w:type="dxa"/>
          </w:tcPr>
          <w:p w14:paraId="627D745B" w14:textId="271ED36C" w:rsidR="00181778" w:rsidRDefault="00500DB5" w:rsidP="009311AB">
            <w:pPr>
              <w:pStyle w:val="Body"/>
              <w:numPr>
                <w:ilvl w:val="0"/>
                <w:numId w:val="15"/>
              </w:numPr>
            </w:pPr>
            <w:r>
              <w:t>200 PFC</w:t>
            </w:r>
          </w:p>
        </w:tc>
        <w:tc>
          <w:tcPr>
            <w:tcW w:w="1410" w:type="dxa"/>
          </w:tcPr>
          <w:p w14:paraId="01E5A94B" w14:textId="77777777" w:rsidR="00181778" w:rsidRDefault="00181778" w:rsidP="00EA02D4">
            <w:pPr>
              <w:pStyle w:val="Body"/>
              <w:jc w:val="center"/>
            </w:pPr>
          </w:p>
        </w:tc>
      </w:tr>
      <w:tr w:rsidR="00181778" w14:paraId="1A19E619" w14:textId="77777777" w:rsidTr="00EA02D4">
        <w:tc>
          <w:tcPr>
            <w:tcW w:w="7650" w:type="dxa"/>
          </w:tcPr>
          <w:p w14:paraId="23520338" w14:textId="7076E563" w:rsidR="00181778" w:rsidRDefault="00500DB5" w:rsidP="009311AB">
            <w:pPr>
              <w:pStyle w:val="Body"/>
              <w:numPr>
                <w:ilvl w:val="0"/>
                <w:numId w:val="15"/>
              </w:numPr>
            </w:pPr>
            <w:r>
              <w:t>300 PFC</w:t>
            </w:r>
          </w:p>
        </w:tc>
        <w:tc>
          <w:tcPr>
            <w:tcW w:w="1410" w:type="dxa"/>
          </w:tcPr>
          <w:p w14:paraId="1C523DCF" w14:textId="49137AD2" w:rsidR="00181778" w:rsidRDefault="00181778" w:rsidP="00EA02D4">
            <w:pPr>
              <w:pStyle w:val="Body"/>
              <w:jc w:val="center"/>
            </w:pPr>
          </w:p>
        </w:tc>
      </w:tr>
      <w:tr w:rsidR="00500DB5" w14:paraId="7D69EA03" w14:textId="77777777" w:rsidTr="00EA02D4">
        <w:tc>
          <w:tcPr>
            <w:tcW w:w="7650" w:type="dxa"/>
          </w:tcPr>
          <w:p w14:paraId="16D6CFD1" w14:textId="693956DF" w:rsidR="00500DB5" w:rsidRDefault="00500DB5" w:rsidP="009311AB">
            <w:pPr>
              <w:pStyle w:val="Body"/>
              <w:numPr>
                <w:ilvl w:val="0"/>
                <w:numId w:val="15"/>
              </w:numPr>
            </w:pPr>
            <w:r>
              <w:t>Diamond plate 6 thick</w:t>
            </w:r>
          </w:p>
        </w:tc>
        <w:tc>
          <w:tcPr>
            <w:tcW w:w="1410" w:type="dxa"/>
          </w:tcPr>
          <w:p w14:paraId="49EF53AD" w14:textId="5699C050" w:rsidR="00500DB5" w:rsidRDefault="00500DB5" w:rsidP="00B16879">
            <w:pPr>
              <w:pStyle w:val="Responses"/>
            </w:pPr>
            <w:r>
              <w:t>X</w:t>
            </w:r>
          </w:p>
        </w:tc>
      </w:tr>
    </w:tbl>
    <w:p w14:paraId="5678FFA7" w14:textId="2BE48C3A" w:rsidR="00181778" w:rsidRDefault="00181778" w:rsidP="00181778"/>
    <w:p w14:paraId="79E45A65" w14:textId="77777777" w:rsidR="00601781" w:rsidRDefault="00601781" w:rsidP="00181778"/>
    <w:p w14:paraId="2C3B9418" w14:textId="7C74DF9A" w:rsidR="00181778" w:rsidRDefault="00794D6D" w:rsidP="009311AB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(</w:t>
      </w:r>
      <w:r w:rsidR="00A659D1">
        <w:rPr>
          <w:sz w:val="22"/>
          <w:szCs w:val="22"/>
        </w:rPr>
        <w:t xml:space="preserve">RK 3, RK 8) </w:t>
      </w:r>
      <w:r w:rsidR="00500DB5">
        <w:rPr>
          <w:sz w:val="22"/>
          <w:szCs w:val="22"/>
        </w:rPr>
        <w:t>What does the PFC abbreviation on the drawing stand for?</w:t>
      </w:r>
    </w:p>
    <w:p w14:paraId="6141F438" w14:textId="0F907A10" w:rsidR="00DE093F" w:rsidRPr="00464765" w:rsidRDefault="00DE093F" w:rsidP="00DE093F">
      <w:pPr>
        <w:pStyle w:val="Caption"/>
        <w:keepNext/>
        <w:rPr>
          <w:szCs w:val="22"/>
        </w:rPr>
      </w:pPr>
      <w:r>
        <w:t>Table 9</w:t>
      </w:r>
      <w:r>
        <w:rPr>
          <w:noProof/>
        </w:rPr>
        <w:t xml:space="preserve">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181778" w14:paraId="37BE39AE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04AD2BEC" w14:textId="77777777" w:rsidR="00181778" w:rsidRDefault="00181778" w:rsidP="00EA02D4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027AAFFD" w14:textId="77777777" w:rsidR="00181778" w:rsidRDefault="00181778" w:rsidP="00EA02D4">
            <w:pPr>
              <w:pStyle w:val="Body"/>
            </w:pPr>
            <w:r>
              <w:t>Put X next to your answer</w:t>
            </w:r>
          </w:p>
        </w:tc>
      </w:tr>
      <w:tr w:rsidR="00181778" w14:paraId="24B3D6FA" w14:textId="77777777" w:rsidTr="00EA02D4">
        <w:tc>
          <w:tcPr>
            <w:tcW w:w="7650" w:type="dxa"/>
          </w:tcPr>
          <w:p w14:paraId="17B7879B" w14:textId="1D9B6DFE" w:rsidR="00181778" w:rsidRDefault="00500DB5" w:rsidP="009311AB">
            <w:pPr>
              <w:pStyle w:val="Body"/>
              <w:numPr>
                <w:ilvl w:val="0"/>
                <w:numId w:val="16"/>
              </w:numPr>
            </w:pPr>
            <w:r>
              <w:t>Part Formed Channel</w:t>
            </w:r>
          </w:p>
        </w:tc>
        <w:tc>
          <w:tcPr>
            <w:tcW w:w="1410" w:type="dxa"/>
          </w:tcPr>
          <w:p w14:paraId="76DA030C" w14:textId="77777777" w:rsidR="00181778" w:rsidRDefault="00181778" w:rsidP="00EA02D4">
            <w:pPr>
              <w:pStyle w:val="Body"/>
              <w:jc w:val="center"/>
            </w:pPr>
          </w:p>
        </w:tc>
      </w:tr>
      <w:tr w:rsidR="00181778" w14:paraId="2B5AF53D" w14:textId="77777777" w:rsidTr="00EA02D4">
        <w:tc>
          <w:tcPr>
            <w:tcW w:w="7650" w:type="dxa"/>
          </w:tcPr>
          <w:p w14:paraId="224AF2CA" w14:textId="42A307CA" w:rsidR="00181778" w:rsidRDefault="00500DB5" w:rsidP="009311AB">
            <w:pPr>
              <w:pStyle w:val="Body"/>
              <w:numPr>
                <w:ilvl w:val="0"/>
                <w:numId w:val="16"/>
              </w:numPr>
            </w:pPr>
            <w:r>
              <w:t>Parallel Flanged Channel</w:t>
            </w:r>
          </w:p>
        </w:tc>
        <w:tc>
          <w:tcPr>
            <w:tcW w:w="1410" w:type="dxa"/>
          </w:tcPr>
          <w:p w14:paraId="3050EB2D" w14:textId="61D31D54" w:rsidR="00181778" w:rsidRPr="00B16879" w:rsidRDefault="00500DB5" w:rsidP="00B16879">
            <w:pPr>
              <w:pStyle w:val="Responses"/>
            </w:pPr>
            <w:r w:rsidRPr="00B16879">
              <w:t>X</w:t>
            </w:r>
          </w:p>
        </w:tc>
      </w:tr>
      <w:tr w:rsidR="00181778" w14:paraId="66E16A43" w14:textId="77777777" w:rsidTr="00EA02D4">
        <w:tc>
          <w:tcPr>
            <w:tcW w:w="7650" w:type="dxa"/>
          </w:tcPr>
          <w:p w14:paraId="5B7F0178" w14:textId="150F6208" w:rsidR="00181778" w:rsidRDefault="00500DB5" w:rsidP="009311AB">
            <w:pPr>
              <w:pStyle w:val="Body"/>
              <w:numPr>
                <w:ilvl w:val="0"/>
                <w:numId w:val="16"/>
              </w:numPr>
            </w:pPr>
            <w:r>
              <w:t>Parallel Flanged C Section</w:t>
            </w:r>
          </w:p>
        </w:tc>
        <w:tc>
          <w:tcPr>
            <w:tcW w:w="1410" w:type="dxa"/>
          </w:tcPr>
          <w:p w14:paraId="32685068" w14:textId="776E4709" w:rsidR="00181778" w:rsidRDefault="00181778" w:rsidP="00EA02D4">
            <w:pPr>
              <w:pStyle w:val="Body"/>
              <w:jc w:val="center"/>
            </w:pPr>
          </w:p>
        </w:tc>
      </w:tr>
      <w:tr w:rsidR="00500DB5" w14:paraId="17D191BE" w14:textId="77777777" w:rsidTr="00EA02D4">
        <w:tc>
          <w:tcPr>
            <w:tcW w:w="7650" w:type="dxa"/>
          </w:tcPr>
          <w:p w14:paraId="6767C1C6" w14:textId="22733027" w:rsidR="00500DB5" w:rsidRDefault="00500DB5" w:rsidP="009311AB">
            <w:pPr>
              <w:pStyle w:val="Body"/>
              <w:numPr>
                <w:ilvl w:val="0"/>
                <w:numId w:val="16"/>
              </w:numPr>
            </w:pPr>
            <w:r>
              <w:t xml:space="preserve">Part Flanged Channel </w:t>
            </w:r>
          </w:p>
        </w:tc>
        <w:tc>
          <w:tcPr>
            <w:tcW w:w="1410" w:type="dxa"/>
          </w:tcPr>
          <w:p w14:paraId="1281C790" w14:textId="77777777" w:rsidR="00500DB5" w:rsidRDefault="00500DB5" w:rsidP="00EA02D4">
            <w:pPr>
              <w:pStyle w:val="Body"/>
              <w:jc w:val="center"/>
            </w:pPr>
          </w:p>
        </w:tc>
      </w:tr>
    </w:tbl>
    <w:p w14:paraId="617D663A" w14:textId="135944EC" w:rsidR="00181778" w:rsidRDefault="00181778" w:rsidP="00181778"/>
    <w:p w14:paraId="62B5C821" w14:textId="35F8B9F7" w:rsidR="00601781" w:rsidRDefault="00601781" w:rsidP="00181778"/>
    <w:p w14:paraId="22030FA6" w14:textId="6A5B8663" w:rsidR="00601781" w:rsidRDefault="00601781" w:rsidP="00181778"/>
    <w:p w14:paraId="543F7A93" w14:textId="36EB6DB0" w:rsidR="00601781" w:rsidRDefault="00601781" w:rsidP="00181778"/>
    <w:p w14:paraId="437CCB00" w14:textId="77777777" w:rsidR="00601781" w:rsidRDefault="00601781" w:rsidP="00181778"/>
    <w:p w14:paraId="4ECEA6AD" w14:textId="4BC20E08" w:rsidR="00181778" w:rsidRDefault="00A659D1" w:rsidP="009311AB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(PC 2.2) </w:t>
      </w:r>
      <w:r w:rsidR="00B16879">
        <w:rPr>
          <w:sz w:val="22"/>
          <w:szCs w:val="22"/>
        </w:rPr>
        <w:t>What is the Face to Face F/F dimension for the Stair Assembly Stringers?</w:t>
      </w:r>
    </w:p>
    <w:p w14:paraId="6DD19245" w14:textId="40CC73F7" w:rsidR="00DE093F" w:rsidRDefault="00DE093F" w:rsidP="00DE093F">
      <w:pPr>
        <w:pStyle w:val="Caption"/>
        <w:keepNext/>
        <w:rPr>
          <w:szCs w:val="22"/>
        </w:rPr>
      </w:pPr>
      <w:r>
        <w:t xml:space="preserve">Table </w:t>
      </w:r>
      <w:r>
        <w:rPr>
          <w:noProof/>
        </w:rPr>
        <w:t xml:space="preserve">10.0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B16879" w14:paraId="6254BB27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4097334C" w14:textId="77777777" w:rsidR="00B16879" w:rsidRDefault="00B16879" w:rsidP="00EA02D4">
            <w:pPr>
              <w:pStyle w:val="Body"/>
            </w:pPr>
            <w:r>
              <w:t>Answer choices</w:t>
            </w:r>
          </w:p>
          <w:p w14:paraId="730326F7" w14:textId="3E899EA0" w:rsidR="008D5774" w:rsidRDefault="008D5774" w:rsidP="00EA02D4">
            <w:pPr>
              <w:pStyle w:val="Body"/>
            </w:pPr>
          </w:p>
        </w:tc>
        <w:tc>
          <w:tcPr>
            <w:tcW w:w="1410" w:type="dxa"/>
          </w:tcPr>
          <w:p w14:paraId="5AFACB43" w14:textId="77777777" w:rsidR="00B16879" w:rsidRDefault="00B16879" w:rsidP="00EA02D4">
            <w:pPr>
              <w:pStyle w:val="Body"/>
            </w:pPr>
            <w:r>
              <w:t>Put X next to your answer</w:t>
            </w:r>
          </w:p>
        </w:tc>
      </w:tr>
      <w:tr w:rsidR="00B16879" w14:paraId="279E9C63" w14:textId="77777777" w:rsidTr="00EA02D4">
        <w:tc>
          <w:tcPr>
            <w:tcW w:w="7650" w:type="dxa"/>
          </w:tcPr>
          <w:p w14:paraId="679CC3FF" w14:textId="137701D7" w:rsidR="00B16879" w:rsidRDefault="00B16879" w:rsidP="009311AB">
            <w:pPr>
              <w:pStyle w:val="Body"/>
              <w:numPr>
                <w:ilvl w:val="0"/>
                <w:numId w:val="17"/>
              </w:numPr>
            </w:pPr>
            <w:r>
              <w:t>1000</w:t>
            </w:r>
          </w:p>
        </w:tc>
        <w:tc>
          <w:tcPr>
            <w:tcW w:w="1410" w:type="dxa"/>
          </w:tcPr>
          <w:p w14:paraId="0417FF02" w14:textId="6AAA67EF" w:rsidR="00B16879" w:rsidRDefault="00B16879" w:rsidP="00B16879">
            <w:pPr>
              <w:pStyle w:val="Responses"/>
            </w:pPr>
            <w:r w:rsidRPr="00B16879">
              <w:t>X</w:t>
            </w:r>
          </w:p>
        </w:tc>
      </w:tr>
      <w:tr w:rsidR="00B16879" w14:paraId="5382892A" w14:textId="77777777" w:rsidTr="00EA02D4">
        <w:tc>
          <w:tcPr>
            <w:tcW w:w="7650" w:type="dxa"/>
          </w:tcPr>
          <w:p w14:paraId="0AE23F56" w14:textId="135B7201" w:rsidR="00B16879" w:rsidRDefault="00B16879" w:rsidP="009311AB">
            <w:pPr>
              <w:pStyle w:val="Body"/>
              <w:numPr>
                <w:ilvl w:val="0"/>
                <w:numId w:val="17"/>
              </w:numPr>
            </w:pPr>
            <w:r>
              <w:t>1130</w:t>
            </w:r>
          </w:p>
        </w:tc>
        <w:tc>
          <w:tcPr>
            <w:tcW w:w="1410" w:type="dxa"/>
          </w:tcPr>
          <w:p w14:paraId="24A470A7" w14:textId="20E77619" w:rsidR="00B16879" w:rsidRPr="00B16879" w:rsidRDefault="00B16879" w:rsidP="00EA02D4">
            <w:pPr>
              <w:pStyle w:val="Responses"/>
            </w:pPr>
          </w:p>
        </w:tc>
      </w:tr>
      <w:tr w:rsidR="00B16879" w14:paraId="688EEA44" w14:textId="77777777" w:rsidTr="00EA02D4">
        <w:tc>
          <w:tcPr>
            <w:tcW w:w="7650" w:type="dxa"/>
          </w:tcPr>
          <w:p w14:paraId="51D4E992" w14:textId="37F9E70B" w:rsidR="00B16879" w:rsidRDefault="00B16879" w:rsidP="009311AB">
            <w:pPr>
              <w:pStyle w:val="Body"/>
              <w:numPr>
                <w:ilvl w:val="0"/>
                <w:numId w:val="17"/>
              </w:numPr>
            </w:pPr>
            <w:r>
              <w:t>1105</w:t>
            </w:r>
          </w:p>
        </w:tc>
        <w:tc>
          <w:tcPr>
            <w:tcW w:w="1410" w:type="dxa"/>
          </w:tcPr>
          <w:p w14:paraId="701173A8" w14:textId="77777777" w:rsidR="00B16879" w:rsidRDefault="00B16879" w:rsidP="00EA02D4">
            <w:pPr>
              <w:pStyle w:val="Body"/>
              <w:jc w:val="center"/>
            </w:pPr>
          </w:p>
        </w:tc>
      </w:tr>
      <w:tr w:rsidR="00B16879" w14:paraId="53220996" w14:textId="77777777" w:rsidTr="00EA02D4">
        <w:tc>
          <w:tcPr>
            <w:tcW w:w="7650" w:type="dxa"/>
          </w:tcPr>
          <w:p w14:paraId="4DBE24D2" w14:textId="0CA661B4" w:rsidR="00B16879" w:rsidRDefault="00B16879" w:rsidP="009311AB">
            <w:pPr>
              <w:pStyle w:val="Body"/>
              <w:numPr>
                <w:ilvl w:val="0"/>
                <w:numId w:val="17"/>
              </w:numPr>
            </w:pPr>
            <w:r>
              <w:t xml:space="preserve">380 </w:t>
            </w:r>
          </w:p>
        </w:tc>
        <w:tc>
          <w:tcPr>
            <w:tcW w:w="1410" w:type="dxa"/>
          </w:tcPr>
          <w:p w14:paraId="12975845" w14:textId="77777777" w:rsidR="00B16879" w:rsidRDefault="00B16879" w:rsidP="00EA02D4">
            <w:pPr>
              <w:pStyle w:val="Body"/>
              <w:jc w:val="center"/>
            </w:pPr>
          </w:p>
        </w:tc>
      </w:tr>
    </w:tbl>
    <w:p w14:paraId="6792B0C8" w14:textId="0AA9D119" w:rsidR="00181778" w:rsidRDefault="00181778" w:rsidP="00181778"/>
    <w:p w14:paraId="57C1710A" w14:textId="77777777" w:rsidR="00601781" w:rsidRDefault="00601781" w:rsidP="00181778"/>
    <w:p w14:paraId="217D19F9" w14:textId="490F3919" w:rsidR="00181778" w:rsidRDefault="00B16879" w:rsidP="009311AB">
      <w:pPr>
        <w:pStyle w:val="ListParagraph"/>
        <w:numPr>
          <w:ilvl w:val="0"/>
          <w:numId w:val="5"/>
        </w:numPr>
      </w:pPr>
      <w:r>
        <w:t xml:space="preserve"> </w:t>
      </w:r>
      <w:r w:rsidR="00A659D1">
        <w:rPr>
          <w:sz w:val="22"/>
          <w:szCs w:val="22"/>
        </w:rPr>
        <w:t xml:space="preserve">(PC 2.2) </w:t>
      </w:r>
      <w:r>
        <w:t>What is the height of the Stair Assembly from the concrete structure at ground level to the top platform?</w:t>
      </w:r>
    </w:p>
    <w:p w14:paraId="699DB00C" w14:textId="03A98113" w:rsidR="00DE093F" w:rsidRDefault="00DE093F" w:rsidP="00DE093F">
      <w:pPr>
        <w:pStyle w:val="Caption"/>
        <w:keepNext/>
      </w:pPr>
      <w:r>
        <w:t xml:space="preserve">Table </w:t>
      </w:r>
      <w:r>
        <w:rPr>
          <w:noProof/>
        </w:rPr>
        <w:t xml:space="preserve">11.0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B16879" w14:paraId="09E899BE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35850368" w14:textId="77777777" w:rsidR="00B16879" w:rsidRDefault="00B16879" w:rsidP="00EA02D4">
            <w:pPr>
              <w:pStyle w:val="Body"/>
            </w:pPr>
            <w:r>
              <w:t>Answer choices</w:t>
            </w:r>
          </w:p>
          <w:p w14:paraId="5D5613FD" w14:textId="279FB8E5" w:rsidR="008438D8" w:rsidRDefault="008438D8" w:rsidP="00EA02D4">
            <w:pPr>
              <w:pStyle w:val="Body"/>
            </w:pPr>
          </w:p>
        </w:tc>
        <w:tc>
          <w:tcPr>
            <w:tcW w:w="1410" w:type="dxa"/>
          </w:tcPr>
          <w:p w14:paraId="4A49BD1B" w14:textId="77777777" w:rsidR="00B16879" w:rsidRDefault="00B16879" w:rsidP="00EA02D4">
            <w:pPr>
              <w:pStyle w:val="Body"/>
            </w:pPr>
            <w:r>
              <w:t>Put X next to your answer</w:t>
            </w:r>
          </w:p>
        </w:tc>
      </w:tr>
      <w:tr w:rsidR="00B16879" w14:paraId="7A1A12D9" w14:textId="77777777" w:rsidTr="00EA02D4">
        <w:tc>
          <w:tcPr>
            <w:tcW w:w="7650" w:type="dxa"/>
          </w:tcPr>
          <w:p w14:paraId="3B5EB4D6" w14:textId="1636D048" w:rsidR="00B16879" w:rsidRDefault="00B16879" w:rsidP="009311AB">
            <w:pPr>
              <w:pStyle w:val="Body"/>
              <w:numPr>
                <w:ilvl w:val="0"/>
                <w:numId w:val="18"/>
              </w:numPr>
            </w:pPr>
            <w:r>
              <w:t>2316</w:t>
            </w:r>
          </w:p>
        </w:tc>
        <w:tc>
          <w:tcPr>
            <w:tcW w:w="1410" w:type="dxa"/>
          </w:tcPr>
          <w:p w14:paraId="3B4C5307" w14:textId="77777777" w:rsidR="00B16879" w:rsidRDefault="00B16879" w:rsidP="00EA02D4">
            <w:pPr>
              <w:pStyle w:val="Body"/>
              <w:jc w:val="center"/>
            </w:pPr>
          </w:p>
        </w:tc>
      </w:tr>
      <w:tr w:rsidR="00B16879" w14:paraId="23AFCD30" w14:textId="77777777" w:rsidTr="00EA02D4">
        <w:tc>
          <w:tcPr>
            <w:tcW w:w="7650" w:type="dxa"/>
          </w:tcPr>
          <w:p w14:paraId="555210D5" w14:textId="3EA57703" w:rsidR="00B16879" w:rsidRDefault="00B16879" w:rsidP="009311AB">
            <w:pPr>
              <w:pStyle w:val="Body"/>
              <w:numPr>
                <w:ilvl w:val="0"/>
                <w:numId w:val="18"/>
              </w:numPr>
            </w:pPr>
            <w:r>
              <w:t>1105</w:t>
            </w:r>
          </w:p>
        </w:tc>
        <w:tc>
          <w:tcPr>
            <w:tcW w:w="1410" w:type="dxa"/>
          </w:tcPr>
          <w:p w14:paraId="485C9AEA" w14:textId="00A569EC" w:rsidR="00B16879" w:rsidRPr="00B16879" w:rsidRDefault="00B16879" w:rsidP="00EA02D4">
            <w:pPr>
              <w:pStyle w:val="Responses"/>
            </w:pPr>
          </w:p>
        </w:tc>
      </w:tr>
      <w:tr w:rsidR="00B16879" w14:paraId="6EB39975" w14:textId="77777777" w:rsidTr="00EA02D4">
        <w:tc>
          <w:tcPr>
            <w:tcW w:w="7650" w:type="dxa"/>
          </w:tcPr>
          <w:p w14:paraId="2A5F7D89" w14:textId="55EE8341" w:rsidR="00B16879" w:rsidRDefault="00B16879" w:rsidP="009311AB">
            <w:pPr>
              <w:pStyle w:val="Body"/>
              <w:numPr>
                <w:ilvl w:val="0"/>
                <w:numId w:val="18"/>
              </w:numPr>
            </w:pPr>
            <w:r>
              <w:t>3630.5</w:t>
            </w:r>
          </w:p>
        </w:tc>
        <w:tc>
          <w:tcPr>
            <w:tcW w:w="1410" w:type="dxa"/>
          </w:tcPr>
          <w:p w14:paraId="2C5FB51B" w14:textId="77777777" w:rsidR="00B16879" w:rsidRDefault="00B16879" w:rsidP="00EA02D4">
            <w:pPr>
              <w:pStyle w:val="Body"/>
              <w:jc w:val="center"/>
            </w:pPr>
          </w:p>
        </w:tc>
      </w:tr>
      <w:tr w:rsidR="00B16879" w14:paraId="3841C8F9" w14:textId="77777777" w:rsidTr="00EA02D4">
        <w:tc>
          <w:tcPr>
            <w:tcW w:w="7650" w:type="dxa"/>
          </w:tcPr>
          <w:p w14:paraId="7B1316BC" w14:textId="3DE30FFA" w:rsidR="00B16879" w:rsidRDefault="00B16879" w:rsidP="009311AB">
            <w:pPr>
              <w:pStyle w:val="Body"/>
              <w:numPr>
                <w:ilvl w:val="0"/>
                <w:numId w:val="18"/>
              </w:numPr>
            </w:pPr>
            <w:r>
              <w:t xml:space="preserve">2492 </w:t>
            </w:r>
          </w:p>
        </w:tc>
        <w:tc>
          <w:tcPr>
            <w:tcW w:w="1410" w:type="dxa"/>
          </w:tcPr>
          <w:p w14:paraId="265C269B" w14:textId="64DD2B32" w:rsidR="00B16879" w:rsidRDefault="00B16879" w:rsidP="00B16879">
            <w:pPr>
              <w:pStyle w:val="Responses"/>
            </w:pPr>
            <w:r w:rsidRPr="00B16879">
              <w:t>X</w:t>
            </w:r>
          </w:p>
        </w:tc>
      </w:tr>
    </w:tbl>
    <w:p w14:paraId="4BB38FD7" w14:textId="4174BBF9" w:rsidR="00B16879" w:rsidRDefault="00B16879" w:rsidP="00B16879">
      <w:pPr>
        <w:pStyle w:val="ListParagraph"/>
      </w:pPr>
    </w:p>
    <w:p w14:paraId="365C1780" w14:textId="5636A834" w:rsidR="00601781" w:rsidRDefault="00601781" w:rsidP="00B16879">
      <w:pPr>
        <w:pStyle w:val="ListParagraph"/>
      </w:pPr>
    </w:p>
    <w:p w14:paraId="09DFB56D" w14:textId="2BB48B18" w:rsidR="00601781" w:rsidRDefault="00601781" w:rsidP="00B16879">
      <w:pPr>
        <w:pStyle w:val="ListParagraph"/>
      </w:pPr>
    </w:p>
    <w:p w14:paraId="4848D097" w14:textId="08B880E5" w:rsidR="00601781" w:rsidRDefault="00601781" w:rsidP="00B16879">
      <w:pPr>
        <w:pStyle w:val="ListParagraph"/>
      </w:pPr>
    </w:p>
    <w:p w14:paraId="29358EC9" w14:textId="5901269D" w:rsidR="00426C20" w:rsidRDefault="00426C20" w:rsidP="00B16879">
      <w:pPr>
        <w:pStyle w:val="ListParagraph"/>
      </w:pPr>
    </w:p>
    <w:p w14:paraId="1C332B6E" w14:textId="03970F0C" w:rsidR="00426C20" w:rsidRDefault="00426C20" w:rsidP="00B16879">
      <w:pPr>
        <w:pStyle w:val="ListParagraph"/>
      </w:pPr>
    </w:p>
    <w:p w14:paraId="5528E44C" w14:textId="77777777" w:rsidR="00426C20" w:rsidRDefault="00426C20" w:rsidP="00B16879">
      <w:pPr>
        <w:pStyle w:val="ListParagraph"/>
      </w:pPr>
    </w:p>
    <w:p w14:paraId="24E85DA3" w14:textId="77777777" w:rsidR="00601781" w:rsidRDefault="00601781" w:rsidP="00B16879">
      <w:pPr>
        <w:pStyle w:val="ListParagraph"/>
      </w:pPr>
    </w:p>
    <w:p w14:paraId="796885DA" w14:textId="56372989" w:rsidR="00D962B7" w:rsidRDefault="00A659D1" w:rsidP="009311AB">
      <w:pPr>
        <w:pStyle w:val="ListParagraph"/>
        <w:numPr>
          <w:ilvl w:val="0"/>
          <w:numId w:val="5"/>
        </w:numPr>
      </w:pPr>
      <w:r>
        <w:rPr>
          <w:sz w:val="22"/>
          <w:szCs w:val="22"/>
        </w:rPr>
        <w:t xml:space="preserve">(PC 2.2) </w:t>
      </w:r>
      <w:r w:rsidR="00D962B7">
        <w:t>What is the Rise of each stair tread?</w:t>
      </w:r>
    </w:p>
    <w:p w14:paraId="77832029" w14:textId="77777777" w:rsidR="00DE093F" w:rsidRDefault="00DE093F" w:rsidP="00DE093F">
      <w:pPr>
        <w:pStyle w:val="ListParagraph"/>
      </w:pPr>
    </w:p>
    <w:p w14:paraId="1B0C1200" w14:textId="3A552835" w:rsidR="00601781" w:rsidRDefault="00DE093F" w:rsidP="00DE093F">
      <w:pPr>
        <w:keepNext/>
        <w:tabs>
          <w:tab w:val="center" w:pos="284"/>
        </w:tabs>
        <w:spacing w:before="80" w:after="0"/>
      </w:pPr>
      <w:r w:rsidRPr="00DE093F">
        <w:rPr>
          <w:color w:val="A6A6A6" w:themeColor="background1" w:themeShade="A6"/>
          <w:sz w:val="22"/>
          <w:szCs w:val="16"/>
        </w:rPr>
        <w:t xml:space="preserve">Table </w:t>
      </w:r>
      <w:r>
        <w:rPr>
          <w:noProof/>
          <w:color w:val="A6A6A6" w:themeColor="background1" w:themeShade="A6"/>
          <w:sz w:val="22"/>
          <w:szCs w:val="16"/>
        </w:rPr>
        <w:t>12</w:t>
      </w:r>
      <w:r w:rsidRPr="00DE093F">
        <w:rPr>
          <w:noProof/>
          <w:color w:val="A6A6A6" w:themeColor="background1" w:themeShade="A6"/>
          <w:sz w:val="22"/>
          <w:szCs w:val="16"/>
        </w:rPr>
        <w:t xml:space="preserve">.0 </w:t>
      </w:r>
      <w:r w:rsidRPr="00DE093F">
        <w:rPr>
          <w:color w:val="A6A6A6" w:themeColor="background1" w:themeShade="A6"/>
          <w:sz w:val="22"/>
          <w:szCs w:val="16"/>
        </w:rPr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D962B7" w14:paraId="38A18C2A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5E3423A1" w14:textId="77777777" w:rsidR="00D962B7" w:rsidRDefault="00D962B7" w:rsidP="00EA02D4">
            <w:pPr>
              <w:pStyle w:val="Body"/>
            </w:pPr>
            <w:r>
              <w:t>Answer choices</w:t>
            </w:r>
          </w:p>
          <w:p w14:paraId="665CBDF6" w14:textId="537F8592" w:rsidR="00AD2C34" w:rsidRDefault="00AD2C34" w:rsidP="00EA02D4">
            <w:pPr>
              <w:pStyle w:val="Body"/>
            </w:pPr>
          </w:p>
        </w:tc>
        <w:tc>
          <w:tcPr>
            <w:tcW w:w="1410" w:type="dxa"/>
          </w:tcPr>
          <w:p w14:paraId="0EF06D66" w14:textId="77777777" w:rsidR="00D962B7" w:rsidRDefault="00D962B7" w:rsidP="00EA02D4">
            <w:pPr>
              <w:pStyle w:val="Body"/>
            </w:pPr>
            <w:r>
              <w:t>Put X next to your answer</w:t>
            </w:r>
          </w:p>
        </w:tc>
      </w:tr>
      <w:tr w:rsidR="00D962B7" w14:paraId="30FC3DE9" w14:textId="77777777" w:rsidTr="00EA02D4">
        <w:tc>
          <w:tcPr>
            <w:tcW w:w="7650" w:type="dxa"/>
          </w:tcPr>
          <w:p w14:paraId="288B043F" w14:textId="78D641E5" w:rsidR="00D962B7" w:rsidRDefault="00D962B7" w:rsidP="009311AB">
            <w:pPr>
              <w:pStyle w:val="Body"/>
              <w:numPr>
                <w:ilvl w:val="0"/>
                <w:numId w:val="19"/>
              </w:numPr>
            </w:pPr>
            <w:r>
              <w:t>264</w:t>
            </w:r>
          </w:p>
        </w:tc>
        <w:tc>
          <w:tcPr>
            <w:tcW w:w="1410" w:type="dxa"/>
          </w:tcPr>
          <w:p w14:paraId="782EA852" w14:textId="77777777" w:rsidR="00D962B7" w:rsidRDefault="00D962B7" w:rsidP="00EA02D4">
            <w:pPr>
              <w:pStyle w:val="Body"/>
              <w:jc w:val="center"/>
            </w:pPr>
          </w:p>
        </w:tc>
      </w:tr>
      <w:tr w:rsidR="00D962B7" w14:paraId="61E5B91C" w14:textId="77777777" w:rsidTr="00EA02D4">
        <w:tc>
          <w:tcPr>
            <w:tcW w:w="7650" w:type="dxa"/>
          </w:tcPr>
          <w:p w14:paraId="57DFF1AE" w14:textId="319A6760" w:rsidR="00D962B7" w:rsidRDefault="00D962B7" w:rsidP="009311AB">
            <w:pPr>
              <w:pStyle w:val="Body"/>
              <w:numPr>
                <w:ilvl w:val="0"/>
                <w:numId w:val="19"/>
              </w:numPr>
            </w:pPr>
            <w:r>
              <w:t>178</w:t>
            </w:r>
          </w:p>
        </w:tc>
        <w:tc>
          <w:tcPr>
            <w:tcW w:w="1410" w:type="dxa"/>
          </w:tcPr>
          <w:p w14:paraId="4547787A" w14:textId="77777777" w:rsidR="00D962B7" w:rsidRPr="00B16879" w:rsidRDefault="00D962B7" w:rsidP="00EA02D4">
            <w:pPr>
              <w:pStyle w:val="Responses"/>
            </w:pPr>
            <w:r w:rsidRPr="00B16879">
              <w:t>X</w:t>
            </w:r>
          </w:p>
        </w:tc>
      </w:tr>
      <w:tr w:rsidR="00D962B7" w14:paraId="66B8838F" w14:textId="77777777" w:rsidTr="00EA02D4">
        <w:tc>
          <w:tcPr>
            <w:tcW w:w="7650" w:type="dxa"/>
          </w:tcPr>
          <w:p w14:paraId="44FB4A61" w14:textId="67CE8178" w:rsidR="00D962B7" w:rsidRDefault="00D962B7" w:rsidP="009311AB">
            <w:pPr>
              <w:pStyle w:val="Body"/>
              <w:numPr>
                <w:ilvl w:val="0"/>
                <w:numId w:val="19"/>
              </w:numPr>
            </w:pPr>
            <w:r>
              <w:t>187</w:t>
            </w:r>
          </w:p>
        </w:tc>
        <w:tc>
          <w:tcPr>
            <w:tcW w:w="1410" w:type="dxa"/>
          </w:tcPr>
          <w:p w14:paraId="77613198" w14:textId="77777777" w:rsidR="00D962B7" w:rsidRDefault="00D962B7" w:rsidP="00EA02D4">
            <w:pPr>
              <w:pStyle w:val="Body"/>
              <w:jc w:val="center"/>
            </w:pPr>
          </w:p>
        </w:tc>
      </w:tr>
      <w:tr w:rsidR="00D962B7" w14:paraId="673AD7DE" w14:textId="77777777" w:rsidTr="00EA02D4">
        <w:tc>
          <w:tcPr>
            <w:tcW w:w="7650" w:type="dxa"/>
          </w:tcPr>
          <w:p w14:paraId="4F9C0227" w14:textId="795C5950" w:rsidR="00D962B7" w:rsidRDefault="00D962B7" w:rsidP="009311AB">
            <w:pPr>
              <w:pStyle w:val="Body"/>
              <w:numPr>
                <w:ilvl w:val="0"/>
                <w:numId w:val="19"/>
              </w:numPr>
            </w:pPr>
            <w:r>
              <w:t xml:space="preserve">246 </w:t>
            </w:r>
          </w:p>
        </w:tc>
        <w:tc>
          <w:tcPr>
            <w:tcW w:w="1410" w:type="dxa"/>
          </w:tcPr>
          <w:p w14:paraId="2F0B8004" w14:textId="77777777" w:rsidR="00D962B7" w:rsidRDefault="00D962B7" w:rsidP="00EA02D4">
            <w:pPr>
              <w:pStyle w:val="Body"/>
              <w:jc w:val="center"/>
            </w:pPr>
          </w:p>
        </w:tc>
      </w:tr>
    </w:tbl>
    <w:p w14:paraId="15C1B7B5" w14:textId="3F3E56A4" w:rsidR="00D962B7" w:rsidRDefault="00D962B7" w:rsidP="00D962B7">
      <w:pPr>
        <w:ind w:left="360"/>
      </w:pPr>
    </w:p>
    <w:p w14:paraId="09D1993A" w14:textId="77777777" w:rsidR="00601781" w:rsidRDefault="00601781" w:rsidP="00D962B7">
      <w:pPr>
        <w:ind w:left="360"/>
      </w:pPr>
    </w:p>
    <w:p w14:paraId="0D834F14" w14:textId="232549E2" w:rsidR="00144AA2" w:rsidRDefault="00A659D1" w:rsidP="00DE093F">
      <w:pPr>
        <w:pStyle w:val="ListParagraph"/>
        <w:numPr>
          <w:ilvl w:val="0"/>
          <w:numId w:val="5"/>
        </w:numPr>
      </w:pPr>
      <w:r>
        <w:t xml:space="preserve">(RK 9) </w:t>
      </w:r>
      <w:r w:rsidR="00144AA2">
        <w:t>In the table below match the welding symbol to the correct instruction</w:t>
      </w:r>
      <w:r w:rsidR="00AD2C34">
        <w:t>:</w:t>
      </w:r>
      <w:r w:rsidR="00144AA2">
        <w:t xml:space="preserve"> </w:t>
      </w:r>
    </w:p>
    <w:p w14:paraId="0B9969C5" w14:textId="06BC9D9E" w:rsidR="00DE093F" w:rsidRDefault="00DE093F" w:rsidP="00DE093F">
      <w:pPr>
        <w:pStyle w:val="Caption"/>
        <w:keepNext/>
      </w:pPr>
      <w:r>
        <w:t xml:space="preserve">Table </w:t>
      </w:r>
      <w:r>
        <w:rPr>
          <w:noProof/>
        </w:rPr>
        <w:t xml:space="preserve">13.0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4666"/>
        <w:gridCol w:w="2984"/>
        <w:gridCol w:w="1410"/>
      </w:tblGrid>
      <w:tr w:rsidR="009311AB" w14:paraId="794895C7" w14:textId="77777777" w:rsidTr="009311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666" w:type="dxa"/>
            <w:tcBorders>
              <w:right w:val="single" w:sz="4" w:space="0" w:color="auto"/>
            </w:tcBorders>
          </w:tcPr>
          <w:p w14:paraId="1FC8277E" w14:textId="77777777" w:rsidR="009311AB" w:rsidRDefault="009311AB" w:rsidP="00EA02D4">
            <w:pPr>
              <w:pStyle w:val="Body"/>
            </w:pPr>
            <w:r>
              <w:t>Answer choices</w:t>
            </w:r>
          </w:p>
        </w:tc>
        <w:tc>
          <w:tcPr>
            <w:tcW w:w="2984" w:type="dxa"/>
            <w:tcBorders>
              <w:right w:val="single" w:sz="4" w:space="0" w:color="auto"/>
            </w:tcBorders>
          </w:tcPr>
          <w:p w14:paraId="2A70E5B2" w14:textId="51B4B40E" w:rsidR="009311AB" w:rsidRDefault="009311AB" w:rsidP="009311AB">
            <w:pPr>
              <w:pStyle w:val="Body"/>
              <w:rPr>
                <w:b w:val="0"/>
              </w:rPr>
            </w:pPr>
            <w:r>
              <w:t xml:space="preserve">Welding Symbol </w:t>
            </w:r>
          </w:p>
        </w:tc>
        <w:tc>
          <w:tcPr>
            <w:tcW w:w="1410" w:type="dxa"/>
            <w:tcBorders>
              <w:left w:val="single" w:sz="4" w:space="0" w:color="auto"/>
            </w:tcBorders>
          </w:tcPr>
          <w:p w14:paraId="5C9FCB56" w14:textId="10C32BB8" w:rsidR="009311AB" w:rsidRDefault="009311AB" w:rsidP="00EA02D4">
            <w:pPr>
              <w:pStyle w:val="Body"/>
            </w:pPr>
            <w:r>
              <w:t>Put X next to your answer</w:t>
            </w:r>
          </w:p>
        </w:tc>
      </w:tr>
      <w:tr w:rsidR="00823488" w14:paraId="02196582" w14:textId="77777777" w:rsidTr="00823488">
        <w:tc>
          <w:tcPr>
            <w:tcW w:w="4666" w:type="dxa"/>
            <w:tcBorders>
              <w:right w:val="single" w:sz="4" w:space="0" w:color="auto"/>
            </w:tcBorders>
          </w:tcPr>
          <w:p w14:paraId="70A6F6F0" w14:textId="1BB1BDA8" w:rsidR="00823488" w:rsidRDefault="009311AB" w:rsidP="009311AB">
            <w:pPr>
              <w:pStyle w:val="Body"/>
              <w:numPr>
                <w:ilvl w:val="0"/>
                <w:numId w:val="20"/>
              </w:numPr>
            </w:pPr>
            <w:r>
              <w:t>Fillet weld same side of joint</w:t>
            </w:r>
          </w:p>
        </w:tc>
        <w:tc>
          <w:tcPr>
            <w:tcW w:w="2984" w:type="dxa"/>
            <w:vMerge w:val="restart"/>
            <w:tcBorders>
              <w:left w:val="single" w:sz="4" w:space="0" w:color="auto"/>
            </w:tcBorders>
          </w:tcPr>
          <w:p w14:paraId="2FCE0AB4" w14:textId="3E7B6F72" w:rsidR="00823488" w:rsidRDefault="00823488" w:rsidP="009311AB">
            <w:pPr>
              <w:pStyle w:val="Body"/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51AFE052" wp14:editId="4761FF2D">
                  <wp:extent cx="1370129" cy="659958"/>
                  <wp:effectExtent l="0" t="0" r="1905" b="698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Fillet other side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945" cy="695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0" w:type="dxa"/>
          </w:tcPr>
          <w:p w14:paraId="505C5AEF" w14:textId="37FAE91F" w:rsidR="00823488" w:rsidRDefault="00823488" w:rsidP="00EA02D4">
            <w:pPr>
              <w:pStyle w:val="Body"/>
              <w:jc w:val="center"/>
            </w:pPr>
          </w:p>
        </w:tc>
      </w:tr>
      <w:tr w:rsidR="00823488" w14:paraId="0E5BE9DA" w14:textId="77777777" w:rsidTr="00823488">
        <w:tc>
          <w:tcPr>
            <w:tcW w:w="4666" w:type="dxa"/>
            <w:tcBorders>
              <w:right w:val="single" w:sz="4" w:space="0" w:color="auto"/>
            </w:tcBorders>
          </w:tcPr>
          <w:p w14:paraId="2357E82C" w14:textId="559B5910" w:rsidR="00823488" w:rsidRDefault="009311AB" w:rsidP="009311AB">
            <w:pPr>
              <w:pStyle w:val="Body"/>
              <w:numPr>
                <w:ilvl w:val="0"/>
                <w:numId w:val="20"/>
              </w:numPr>
            </w:pPr>
            <w:r>
              <w:t>Fillet weld opposite of joint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248E0DD6" w14:textId="77777777" w:rsidR="00823488" w:rsidRDefault="00823488" w:rsidP="00823488">
            <w:pPr>
              <w:pStyle w:val="Body"/>
            </w:pPr>
          </w:p>
        </w:tc>
        <w:tc>
          <w:tcPr>
            <w:tcW w:w="1410" w:type="dxa"/>
          </w:tcPr>
          <w:p w14:paraId="7E729F73" w14:textId="13D66FDC" w:rsidR="00823488" w:rsidRPr="00B16879" w:rsidRDefault="00823488" w:rsidP="00EA02D4">
            <w:pPr>
              <w:pStyle w:val="Responses"/>
            </w:pPr>
            <w:r w:rsidRPr="00B16879">
              <w:t>X</w:t>
            </w:r>
          </w:p>
        </w:tc>
      </w:tr>
      <w:tr w:rsidR="00823488" w14:paraId="36445F37" w14:textId="77777777" w:rsidTr="00823488">
        <w:tc>
          <w:tcPr>
            <w:tcW w:w="4666" w:type="dxa"/>
            <w:tcBorders>
              <w:right w:val="single" w:sz="4" w:space="0" w:color="auto"/>
            </w:tcBorders>
          </w:tcPr>
          <w:p w14:paraId="77271966" w14:textId="79923275" w:rsidR="00823488" w:rsidRDefault="009311AB" w:rsidP="009311AB">
            <w:pPr>
              <w:pStyle w:val="Body"/>
              <w:numPr>
                <w:ilvl w:val="0"/>
                <w:numId w:val="20"/>
              </w:numPr>
            </w:pPr>
            <w:r>
              <w:t>Fillet weld either side of joint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6115493E" w14:textId="77777777" w:rsidR="00823488" w:rsidRDefault="00823488" w:rsidP="00823488">
            <w:pPr>
              <w:pStyle w:val="Body"/>
            </w:pPr>
          </w:p>
        </w:tc>
        <w:tc>
          <w:tcPr>
            <w:tcW w:w="1410" w:type="dxa"/>
          </w:tcPr>
          <w:p w14:paraId="320649A7" w14:textId="44FE0BBE" w:rsidR="00823488" w:rsidRDefault="00823488" w:rsidP="00EA02D4">
            <w:pPr>
              <w:pStyle w:val="Body"/>
              <w:jc w:val="center"/>
            </w:pPr>
          </w:p>
        </w:tc>
      </w:tr>
      <w:tr w:rsidR="00823488" w14:paraId="01EC7630" w14:textId="77777777" w:rsidTr="00823488">
        <w:tc>
          <w:tcPr>
            <w:tcW w:w="4666" w:type="dxa"/>
            <w:tcBorders>
              <w:right w:val="single" w:sz="4" w:space="0" w:color="auto"/>
            </w:tcBorders>
          </w:tcPr>
          <w:p w14:paraId="780588C2" w14:textId="3325CDEC" w:rsidR="00823488" w:rsidRDefault="009311AB" w:rsidP="009311AB">
            <w:pPr>
              <w:pStyle w:val="Body"/>
              <w:numPr>
                <w:ilvl w:val="0"/>
                <w:numId w:val="20"/>
              </w:numPr>
            </w:pPr>
            <w:r>
              <w:t xml:space="preserve">Fillet weld outside corner joint 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457158CB" w14:textId="77777777" w:rsidR="00823488" w:rsidRDefault="00823488" w:rsidP="00823488">
            <w:pPr>
              <w:pStyle w:val="Body"/>
            </w:pPr>
          </w:p>
        </w:tc>
        <w:tc>
          <w:tcPr>
            <w:tcW w:w="1410" w:type="dxa"/>
          </w:tcPr>
          <w:p w14:paraId="075C7B22" w14:textId="494A60D3" w:rsidR="00823488" w:rsidRDefault="00823488" w:rsidP="00EA02D4">
            <w:pPr>
              <w:pStyle w:val="Body"/>
              <w:jc w:val="center"/>
            </w:pPr>
          </w:p>
        </w:tc>
      </w:tr>
    </w:tbl>
    <w:p w14:paraId="4FF21B48" w14:textId="5313CB30" w:rsidR="002D5C37" w:rsidRDefault="002D5C37" w:rsidP="00D962B7">
      <w:pPr>
        <w:ind w:left="360"/>
      </w:pPr>
    </w:p>
    <w:p w14:paraId="3966D6F1" w14:textId="6A2509B5" w:rsidR="00601781" w:rsidRDefault="00601781" w:rsidP="00D962B7">
      <w:pPr>
        <w:ind w:left="360"/>
      </w:pPr>
    </w:p>
    <w:p w14:paraId="29F259F2" w14:textId="48516EF2" w:rsidR="00601781" w:rsidRDefault="00601781" w:rsidP="00D962B7">
      <w:pPr>
        <w:ind w:left="360"/>
      </w:pPr>
    </w:p>
    <w:p w14:paraId="771A2270" w14:textId="0F911E0F" w:rsidR="00601781" w:rsidRDefault="00601781" w:rsidP="00D962B7">
      <w:pPr>
        <w:ind w:left="360"/>
      </w:pPr>
    </w:p>
    <w:p w14:paraId="4D3AEB95" w14:textId="1CADE8E7" w:rsidR="00601781" w:rsidRDefault="00601781" w:rsidP="00D962B7">
      <w:pPr>
        <w:ind w:left="360"/>
      </w:pPr>
    </w:p>
    <w:p w14:paraId="756D3580" w14:textId="77777777" w:rsidR="00426C20" w:rsidRDefault="00426C20" w:rsidP="00D962B7">
      <w:pPr>
        <w:ind w:left="360"/>
      </w:pPr>
    </w:p>
    <w:p w14:paraId="6CD66D34" w14:textId="7C2134E8" w:rsidR="00823488" w:rsidRDefault="00794D6D" w:rsidP="00DE093F">
      <w:pPr>
        <w:pStyle w:val="ListParagraph"/>
        <w:numPr>
          <w:ilvl w:val="0"/>
          <w:numId w:val="5"/>
        </w:numPr>
      </w:pPr>
      <w:r>
        <w:t xml:space="preserve">(RK 9) </w:t>
      </w:r>
      <w:r w:rsidR="00823488">
        <w:t>In the table below match the welding sy</w:t>
      </w:r>
      <w:r w:rsidR="00AD2C34">
        <w:t>mbol to the correct instruction:</w:t>
      </w:r>
      <w:r w:rsidR="00823488">
        <w:t xml:space="preserve"> </w:t>
      </w:r>
    </w:p>
    <w:p w14:paraId="3CF27F48" w14:textId="2EBE3028" w:rsidR="00DE093F" w:rsidRDefault="00DE093F" w:rsidP="00DE093F">
      <w:pPr>
        <w:pStyle w:val="Caption"/>
        <w:keepNext/>
      </w:pPr>
      <w:r>
        <w:t xml:space="preserve">Table </w:t>
      </w:r>
      <w:r>
        <w:rPr>
          <w:noProof/>
        </w:rPr>
        <w:t xml:space="preserve">14.0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4666"/>
        <w:gridCol w:w="2984"/>
        <w:gridCol w:w="1410"/>
      </w:tblGrid>
      <w:tr w:rsidR="009311AB" w14:paraId="3A016977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666" w:type="dxa"/>
            <w:tcBorders>
              <w:right w:val="single" w:sz="4" w:space="0" w:color="auto"/>
            </w:tcBorders>
          </w:tcPr>
          <w:p w14:paraId="7CCE1828" w14:textId="77777777" w:rsidR="009311AB" w:rsidRDefault="009311AB" w:rsidP="00EA02D4">
            <w:pPr>
              <w:pStyle w:val="Body"/>
            </w:pPr>
            <w:r>
              <w:t>Answer choices</w:t>
            </w:r>
          </w:p>
        </w:tc>
        <w:tc>
          <w:tcPr>
            <w:tcW w:w="2984" w:type="dxa"/>
            <w:tcBorders>
              <w:right w:val="single" w:sz="4" w:space="0" w:color="auto"/>
            </w:tcBorders>
          </w:tcPr>
          <w:p w14:paraId="0981C0DA" w14:textId="77777777" w:rsidR="009311AB" w:rsidRDefault="009311AB" w:rsidP="00EA02D4">
            <w:pPr>
              <w:pStyle w:val="Body"/>
              <w:rPr>
                <w:b w:val="0"/>
              </w:rPr>
            </w:pPr>
            <w:r>
              <w:t xml:space="preserve">Welding Symbol </w:t>
            </w:r>
          </w:p>
        </w:tc>
        <w:tc>
          <w:tcPr>
            <w:tcW w:w="1410" w:type="dxa"/>
            <w:tcBorders>
              <w:left w:val="single" w:sz="4" w:space="0" w:color="auto"/>
            </w:tcBorders>
          </w:tcPr>
          <w:p w14:paraId="51D02AA9" w14:textId="77777777" w:rsidR="009311AB" w:rsidRDefault="009311AB" w:rsidP="00EA02D4">
            <w:pPr>
              <w:pStyle w:val="Body"/>
            </w:pPr>
            <w:r>
              <w:t>Put X next to your answer</w:t>
            </w:r>
          </w:p>
        </w:tc>
      </w:tr>
      <w:tr w:rsidR="009311AB" w14:paraId="36607B58" w14:textId="77777777" w:rsidTr="00EA02D4">
        <w:tc>
          <w:tcPr>
            <w:tcW w:w="4666" w:type="dxa"/>
            <w:tcBorders>
              <w:right w:val="single" w:sz="4" w:space="0" w:color="auto"/>
            </w:tcBorders>
          </w:tcPr>
          <w:p w14:paraId="6337CC6D" w14:textId="77777777" w:rsidR="009311AB" w:rsidRDefault="009311AB" w:rsidP="009311AB">
            <w:pPr>
              <w:pStyle w:val="Body"/>
              <w:numPr>
                <w:ilvl w:val="0"/>
                <w:numId w:val="21"/>
              </w:numPr>
            </w:pPr>
            <w:r>
              <w:t>Weld the hole all round</w:t>
            </w:r>
          </w:p>
        </w:tc>
        <w:tc>
          <w:tcPr>
            <w:tcW w:w="2984" w:type="dxa"/>
            <w:vMerge w:val="restart"/>
            <w:tcBorders>
              <w:left w:val="single" w:sz="4" w:space="0" w:color="auto"/>
            </w:tcBorders>
          </w:tcPr>
          <w:p w14:paraId="6EAA5566" w14:textId="77210815" w:rsidR="009311AB" w:rsidRDefault="009311AB" w:rsidP="00EA02D4">
            <w:pPr>
              <w:pStyle w:val="Body"/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494011E1" wp14:editId="35134D05">
                  <wp:extent cx="1272988" cy="539853"/>
                  <wp:effectExtent l="0" t="0" r="381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ll Round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824" cy="577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0" w:type="dxa"/>
          </w:tcPr>
          <w:p w14:paraId="179B2829" w14:textId="77777777" w:rsidR="009311AB" w:rsidRDefault="009311AB" w:rsidP="00EA02D4">
            <w:pPr>
              <w:pStyle w:val="Body"/>
              <w:jc w:val="center"/>
            </w:pPr>
          </w:p>
        </w:tc>
      </w:tr>
      <w:tr w:rsidR="009311AB" w14:paraId="41581218" w14:textId="77777777" w:rsidTr="00EA02D4">
        <w:tc>
          <w:tcPr>
            <w:tcW w:w="4666" w:type="dxa"/>
            <w:tcBorders>
              <w:right w:val="single" w:sz="4" w:space="0" w:color="auto"/>
            </w:tcBorders>
          </w:tcPr>
          <w:p w14:paraId="2E68BFA1" w14:textId="7331E40E" w:rsidR="009311AB" w:rsidRDefault="009311AB" w:rsidP="009311AB">
            <w:pPr>
              <w:pStyle w:val="Body"/>
              <w:numPr>
                <w:ilvl w:val="0"/>
                <w:numId w:val="21"/>
              </w:numPr>
            </w:pPr>
            <w:r>
              <w:t>Leave a hole unwelded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038C431B" w14:textId="77777777" w:rsidR="009311AB" w:rsidRDefault="009311AB" w:rsidP="00EA02D4">
            <w:pPr>
              <w:pStyle w:val="Body"/>
            </w:pPr>
          </w:p>
        </w:tc>
        <w:tc>
          <w:tcPr>
            <w:tcW w:w="1410" w:type="dxa"/>
          </w:tcPr>
          <w:p w14:paraId="36F71E74" w14:textId="3BA0F281" w:rsidR="009311AB" w:rsidRPr="00B16879" w:rsidRDefault="009311AB" w:rsidP="00EA02D4">
            <w:pPr>
              <w:pStyle w:val="Responses"/>
            </w:pPr>
          </w:p>
        </w:tc>
      </w:tr>
      <w:tr w:rsidR="009311AB" w14:paraId="36A1AF64" w14:textId="77777777" w:rsidTr="00EA02D4">
        <w:tc>
          <w:tcPr>
            <w:tcW w:w="4666" w:type="dxa"/>
            <w:tcBorders>
              <w:right w:val="single" w:sz="4" w:space="0" w:color="auto"/>
            </w:tcBorders>
          </w:tcPr>
          <w:p w14:paraId="6ABB0745" w14:textId="22A23441" w:rsidR="009311AB" w:rsidRDefault="009311AB" w:rsidP="009311AB">
            <w:pPr>
              <w:pStyle w:val="Body"/>
              <w:numPr>
                <w:ilvl w:val="0"/>
                <w:numId w:val="21"/>
              </w:numPr>
            </w:pPr>
            <w:r>
              <w:t xml:space="preserve"> Fillet weld all round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2412D921" w14:textId="77777777" w:rsidR="009311AB" w:rsidRDefault="009311AB" w:rsidP="00EA02D4">
            <w:pPr>
              <w:pStyle w:val="Body"/>
            </w:pPr>
          </w:p>
        </w:tc>
        <w:tc>
          <w:tcPr>
            <w:tcW w:w="1410" w:type="dxa"/>
          </w:tcPr>
          <w:p w14:paraId="02209285" w14:textId="28840812" w:rsidR="009311AB" w:rsidRDefault="009311AB" w:rsidP="009311AB">
            <w:pPr>
              <w:pStyle w:val="Responses"/>
            </w:pPr>
            <w:r w:rsidRPr="00B16879">
              <w:t>X</w:t>
            </w:r>
          </w:p>
        </w:tc>
      </w:tr>
      <w:tr w:rsidR="009311AB" w14:paraId="29E99A93" w14:textId="77777777" w:rsidTr="00EA02D4">
        <w:tc>
          <w:tcPr>
            <w:tcW w:w="4666" w:type="dxa"/>
            <w:tcBorders>
              <w:right w:val="single" w:sz="4" w:space="0" w:color="auto"/>
            </w:tcBorders>
          </w:tcPr>
          <w:p w14:paraId="73D25636" w14:textId="5B536490" w:rsidR="009311AB" w:rsidRDefault="009311AB" w:rsidP="009311AB">
            <w:pPr>
              <w:pStyle w:val="Body"/>
              <w:numPr>
                <w:ilvl w:val="0"/>
                <w:numId w:val="21"/>
              </w:numPr>
            </w:pPr>
            <w:r>
              <w:t>Weld a circle fillet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67424003" w14:textId="77777777" w:rsidR="009311AB" w:rsidRDefault="009311AB" w:rsidP="00EA02D4">
            <w:pPr>
              <w:pStyle w:val="Body"/>
            </w:pPr>
          </w:p>
        </w:tc>
        <w:tc>
          <w:tcPr>
            <w:tcW w:w="1410" w:type="dxa"/>
          </w:tcPr>
          <w:p w14:paraId="739EB098" w14:textId="77777777" w:rsidR="009311AB" w:rsidRDefault="009311AB" w:rsidP="00EA02D4">
            <w:pPr>
              <w:pStyle w:val="Body"/>
              <w:jc w:val="center"/>
            </w:pPr>
          </w:p>
        </w:tc>
      </w:tr>
    </w:tbl>
    <w:p w14:paraId="726B3461" w14:textId="3A02B28A" w:rsidR="009311AB" w:rsidRDefault="009311AB" w:rsidP="00823488">
      <w:pPr>
        <w:ind w:left="360"/>
      </w:pPr>
    </w:p>
    <w:p w14:paraId="5EB0B288" w14:textId="77777777" w:rsidR="00601781" w:rsidRDefault="00601781" w:rsidP="00823488">
      <w:pPr>
        <w:ind w:left="360"/>
      </w:pPr>
    </w:p>
    <w:p w14:paraId="6D317B9D" w14:textId="49B0D242" w:rsidR="009311AB" w:rsidRDefault="00794D6D" w:rsidP="00DE093F">
      <w:pPr>
        <w:pStyle w:val="ListParagraph"/>
        <w:numPr>
          <w:ilvl w:val="0"/>
          <w:numId w:val="5"/>
        </w:numPr>
      </w:pPr>
      <w:r>
        <w:t xml:space="preserve">(RK 9) </w:t>
      </w:r>
      <w:r w:rsidR="009311AB">
        <w:t>In the table below the welding symbol flag indicates</w:t>
      </w:r>
      <w:r w:rsidR="00AD2C34">
        <w:t>:</w:t>
      </w:r>
      <w:r w:rsidR="009311AB">
        <w:t xml:space="preserve"> </w:t>
      </w:r>
    </w:p>
    <w:p w14:paraId="21610D11" w14:textId="1BB59F44" w:rsidR="00DE093F" w:rsidRDefault="00DE093F" w:rsidP="00DE093F">
      <w:pPr>
        <w:pStyle w:val="Caption"/>
        <w:keepNext/>
      </w:pPr>
      <w:r>
        <w:t xml:space="preserve">Table </w:t>
      </w:r>
      <w:r>
        <w:rPr>
          <w:noProof/>
        </w:rPr>
        <w:t xml:space="preserve">15.0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4666"/>
        <w:gridCol w:w="2984"/>
        <w:gridCol w:w="1410"/>
      </w:tblGrid>
      <w:tr w:rsidR="009311AB" w14:paraId="39C79FE6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666" w:type="dxa"/>
            <w:tcBorders>
              <w:right w:val="single" w:sz="4" w:space="0" w:color="auto"/>
            </w:tcBorders>
          </w:tcPr>
          <w:p w14:paraId="1922C79D" w14:textId="77777777" w:rsidR="009311AB" w:rsidRDefault="009311AB" w:rsidP="00EA02D4">
            <w:pPr>
              <w:pStyle w:val="Body"/>
            </w:pPr>
            <w:r>
              <w:t>Answer choices</w:t>
            </w:r>
          </w:p>
        </w:tc>
        <w:tc>
          <w:tcPr>
            <w:tcW w:w="2984" w:type="dxa"/>
            <w:tcBorders>
              <w:right w:val="single" w:sz="4" w:space="0" w:color="auto"/>
            </w:tcBorders>
          </w:tcPr>
          <w:p w14:paraId="66507E8A" w14:textId="77777777" w:rsidR="009311AB" w:rsidRDefault="009311AB" w:rsidP="00EA02D4">
            <w:pPr>
              <w:pStyle w:val="Body"/>
              <w:rPr>
                <w:b w:val="0"/>
              </w:rPr>
            </w:pPr>
            <w:r>
              <w:t xml:space="preserve">Welding Symbol </w:t>
            </w:r>
          </w:p>
        </w:tc>
        <w:tc>
          <w:tcPr>
            <w:tcW w:w="1410" w:type="dxa"/>
            <w:tcBorders>
              <w:left w:val="single" w:sz="4" w:space="0" w:color="auto"/>
            </w:tcBorders>
          </w:tcPr>
          <w:p w14:paraId="3913704A" w14:textId="77777777" w:rsidR="009311AB" w:rsidRDefault="009311AB" w:rsidP="00EA02D4">
            <w:pPr>
              <w:pStyle w:val="Body"/>
            </w:pPr>
            <w:r>
              <w:t>Put X next to your answer</w:t>
            </w:r>
          </w:p>
        </w:tc>
      </w:tr>
      <w:tr w:rsidR="009311AB" w14:paraId="20AFB3AD" w14:textId="77777777" w:rsidTr="00EA02D4">
        <w:tc>
          <w:tcPr>
            <w:tcW w:w="4666" w:type="dxa"/>
            <w:tcBorders>
              <w:right w:val="single" w:sz="4" w:space="0" w:color="auto"/>
            </w:tcBorders>
          </w:tcPr>
          <w:p w14:paraId="3A4E0C4D" w14:textId="3EC946A7" w:rsidR="009311AB" w:rsidRDefault="009311AB" w:rsidP="009311AB">
            <w:pPr>
              <w:pStyle w:val="Body"/>
              <w:numPr>
                <w:ilvl w:val="0"/>
                <w:numId w:val="22"/>
              </w:numPr>
            </w:pPr>
            <w:r>
              <w:t>Unequal fillet weld</w:t>
            </w:r>
          </w:p>
        </w:tc>
        <w:tc>
          <w:tcPr>
            <w:tcW w:w="2984" w:type="dxa"/>
            <w:vMerge w:val="restart"/>
            <w:tcBorders>
              <w:left w:val="single" w:sz="4" w:space="0" w:color="auto"/>
            </w:tcBorders>
          </w:tcPr>
          <w:p w14:paraId="5F3AC654" w14:textId="36A53057" w:rsidR="009311AB" w:rsidRDefault="009311AB" w:rsidP="00EA02D4">
            <w:pPr>
              <w:pStyle w:val="Body"/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7A3C4AE6" wp14:editId="3D2BEF30">
                  <wp:extent cx="1164300" cy="704066"/>
                  <wp:effectExtent l="0" t="0" r="0" b="127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n site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236" cy="723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0" w:type="dxa"/>
          </w:tcPr>
          <w:p w14:paraId="6CD774FB" w14:textId="77777777" w:rsidR="009311AB" w:rsidRDefault="009311AB" w:rsidP="00EA02D4">
            <w:pPr>
              <w:pStyle w:val="Body"/>
              <w:jc w:val="center"/>
            </w:pPr>
          </w:p>
        </w:tc>
      </w:tr>
      <w:tr w:rsidR="009311AB" w14:paraId="6F8610FE" w14:textId="77777777" w:rsidTr="00EA02D4">
        <w:tc>
          <w:tcPr>
            <w:tcW w:w="4666" w:type="dxa"/>
            <w:tcBorders>
              <w:right w:val="single" w:sz="4" w:space="0" w:color="auto"/>
            </w:tcBorders>
          </w:tcPr>
          <w:p w14:paraId="0F8CBC4E" w14:textId="7107FCF7" w:rsidR="009311AB" w:rsidRDefault="009311AB" w:rsidP="009311AB">
            <w:pPr>
              <w:pStyle w:val="Body"/>
              <w:numPr>
                <w:ilvl w:val="0"/>
                <w:numId w:val="22"/>
              </w:numPr>
            </w:pPr>
            <w:r>
              <w:t>Fillet weld full penetration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2520C89D" w14:textId="77777777" w:rsidR="009311AB" w:rsidRDefault="009311AB" w:rsidP="00EA02D4">
            <w:pPr>
              <w:pStyle w:val="Body"/>
            </w:pPr>
          </w:p>
        </w:tc>
        <w:tc>
          <w:tcPr>
            <w:tcW w:w="1410" w:type="dxa"/>
          </w:tcPr>
          <w:p w14:paraId="75BD056D" w14:textId="77777777" w:rsidR="009311AB" w:rsidRPr="00B16879" w:rsidRDefault="009311AB" w:rsidP="00EA02D4">
            <w:pPr>
              <w:pStyle w:val="Responses"/>
            </w:pPr>
          </w:p>
        </w:tc>
      </w:tr>
      <w:tr w:rsidR="009311AB" w14:paraId="04081094" w14:textId="77777777" w:rsidTr="00EA02D4">
        <w:tc>
          <w:tcPr>
            <w:tcW w:w="4666" w:type="dxa"/>
            <w:tcBorders>
              <w:right w:val="single" w:sz="4" w:space="0" w:color="auto"/>
            </w:tcBorders>
          </w:tcPr>
          <w:p w14:paraId="0546DDC8" w14:textId="06B1D4E7" w:rsidR="009311AB" w:rsidRDefault="009311AB" w:rsidP="009311AB">
            <w:pPr>
              <w:pStyle w:val="Body"/>
              <w:numPr>
                <w:ilvl w:val="0"/>
                <w:numId w:val="22"/>
              </w:numPr>
            </w:pPr>
            <w:r>
              <w:t xml:space="preserve"> Weld on site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0AB6FEBA" w14:textId="77777777" w:rsidR="009311AB" w:rsidRDefault="009311AB" w:rsidP="00EA02D4">
            <w:pPr>
              <w:pStyle w:val="Body"/>
            </w:pPr>
          </w:p>
        </w:tc>
        <w:tc>
          <w:tcPr>
            <w:tcW w:w="1410" w:type="dxa"/>
          </w:tcPr>
          <w:p w14:paraId="2956DA79" w14:textId="77777777" w:rsidR="009311AB" w:rsidRDefault="009311AB" w:rsidP="00EA02D4">
            <w:pPr>
              <w:pStyle w:val="Responses"/>
            </w:pPr>
            <w:r w:rsidRPr="00B16879">
              <w:t>X</w:t>
            </w:r>
          </w:p>
        </w:tc>
      </w:tr>
      <w:tr w:rsidR="009311AB" w14:paraId="5BE6AC56" w14:textId="77777777" w:rsidTr="00EA02D4">
        <w:tc>
          <w:tcPr>
            <w:tcW w:w="4666" w:type="dxa"/>
            <w:tcBorders>
              <w:right w:val="single" w:sz="4" w:space="0" w:color="auto"/>
            </w:tcBorders>
          </w:tcPr>
          <w:p w14:paraId="4470AF38" w14:textId="638DE8E9" w:rsidR="009311AB" w:rsidRDefault="009311AB" w:rsidP="009311AB">
            <w:pPr>
              <w:pStyle w:val="Body"/>
              <w:numPr>
                <w:ilvl w:val="0"/>
                <w:numId w:val="22"/>
              </w:numPr>
            </w:pPr>
            <w:r>
              <w:t>Weld and flag as compliant to AS1554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31FECCB0" w14:textId="77777777" w:rsidR="009311AB" w:rsidRDefault="009311AB" w:rsidP="00EA02D4">
            <w:pPr>
              <w:pStyle w:val="Body"/>
            </w:pPr>
          </w:p>
        </w:tc>
        <w:tc>
          <w:tcPr>
            <w:tcW w:w="1410" w:type="dxa"/>
          </w:tcPr>
          <w:p w14:paraId="16FF5182" w14:textId="77777777" w:rsidR="009311AB" w:rsidRDefault="009311AB" w:rsidP="00EA02D4">
            <w:pPr>
              <w:pStyle w:val="Body"/>
              <w:jc w:val="center"/>
            </w:pPr>
          </w:p>
        </w:tc>
      </w:tr>
    </w:tbl>
    <w:p w14:paraId="4157C9EA" w14:textId="2F740683" w:rsidR="009311AB" w:rsidRDefault="009311AB" w:rsidP="00823488">
      <w:pPr>
        <w:ind w:left="360"/>
      </w:pPr>
    </w:p>
    <w:p w14:paraId="112AA0D1" w14:textId="6A45752B" w:rsidR="00601781" w:rsidRDefault="00601781" w:rsidP="00823488">
      <w:pPr>
        <w:ind w:left="360"/>
      </w:pPr>
    </w:p>
    <w:p w14:paraId="05ACDADA" w14:textId="4253D627" w:rsidR="00601781" w:rsidRDefault="00601781" w:rsidP="00823488">
      <w:pPr>
        <w:ind w:left="360"/>
      </w:pPr>
    </w:p>
    <w:p w14:paraId="254B7BFF" w14:textId="77777777" w:rsidR="00A654C4" w:rsidRDefault="00A654C4" w:rsidP="00823488">
      <w:pPr>
        <w:ind w:left="360"/>
      </w:pPr>
    </w:p>
    <w:p w14:paraId="6B01B1CD" w14:textId="32F8874F" w:rsidR="00601781" w:rsidRDefault="00601781" w:rsidP="00823488">
      <w:pPr>
        <w:ind w:left="360"/>
      </w:pPr>
    </w:p>
    <w:p w14:paraId="0AFDCFB7" w14:textId="264E5205" w:rsidR="00601781" w:rsidRDefault="00601781" w:rsidP="00823488">
      <w:pPr>
        <w:ind w:left="360"/>
      </w:pPr>
    </w:p>
    <w:p w14:paraId="25AD5486" w14:textId="77777777" w:rsidR="00A654C4" w:rsidRDefault="00A654C4" w:rsidP="00823488">
      <w:pPr>
        <w:ind w:left="360"/>
      </w:pPr>
    </w:p>
    <w:p w14:paraId="75D9D035" w14:textId="75AF55E9" w:rsidR="009311AB" w:rsidRDefault="00794D6D" w:rsidP="00DE093F">
      <w:pPr>
        <w:pStyle w:val="ListParagraph"/>
        <w:numPr>
          <w:ilvl w:val="0"/>
          <w:numId w:val="5"/>
        </w:numPr>
      </w:pPr>
      <w:r>
        <w:t xml:space="preserve">(RK 1) </w:t>
      </w:r>
      <w:r w:rsidR="00DE1A41">
        <w:t xml:space="preserve">Which document is the reference for </w:t>
      </w:r>
      <w:r w:rsidR="00AD2C34">
        <w:t>Australian</w:t>
      </w:r>
      <w:r w:rsidR="00DE1A41">
        <w:t xml:space="preserve"> drawing standards in engineering?</w:t>
      </w:r>
    </w:p>
    <w:p w14:paraId="22787CA0" w14:textId="276D0194" w:rsidR="00DE1A41" w:rsidRDefault="00DE093F" w:rsidP="00DE093F">
      <w:pPr>
        <w:pStyle w:val="Caption"/>
        <w:keepNext/>
      </w:pPr>
      <w:r>
        <w:t xml:space="preserve">Table </w:t>
      </w:r>
      <w:r>
        <w:rPr>
          <w:noProof/>
        </w:rPr>
        <w:t xml:space="preserve">16.0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DE1A41" w14:paraId="5BB354BD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48B62A75" w14:textId="77777777" w:rsidR="00DE1A41" w:rsidRDefault="00DE1A41" w:rsidP="00EA02D4">
            <w:pPr>
              <w:pStyle w:val="Body"/>
            </w:pPr>
            <w:r>
              <w:t>Answer choices</w:t>
            </w:r>
          </w:p>
          <w:p w14:paraId="240ED595" w14:textId="0A2F03EC" w:rsidR="00AD2C34" w:rsidRDefault="00AD2C34" w:rsidP="00EA02D4">
            <w:pPr>
              <w:pStyle w:val="Body"/>
            </w:pPr>
          </w:p>
        </w:tc>
        <w:tc>
          <w:tcPr>
            <w:tcW w:w="1410" w:type="dxa"/>
          </w:tcPr>
          <w:p w14:paraId="6824829B" w14:textId="77777777" w:rsidR="00DE1A41" w:rsidRDefault="00DE1A41" w:rsidP="00EA02D4">
            <w:pPr>
              <w:pStyle w:val="Body"/>
            </w:pPr>
            <w:r>
              <w:t>Put X next to your answer</w:t>
            </w:r>
          </w:p>
        </w:tc>
      </w:tr>
      <w:tr w:rsidR="00DE1A41" w14:paraId="09490430" w14:textId="77777777" w:rsidTr="00EA02D4">
        <w:tc>
          <w:tcPr>
            <w:tcW w:w="7650" w:type="dxa"/>
          </w:tcPr>
          <w:p w14:paraId="09C6CE19" w14:textId="4C8B659E" w:rsidR="00DE1A41" w:rsidRDefault="00DE1A41" w:rsidP="00DE1A41">
            <w:pPr>
              <w:pStyle w:val="Body"/>
              <w:numPr>
                <w:ilvl w:val="0"/>
                <w:numId w:val="23"/>
              </w:numPr>
            </w:pPr>
            <w:r>
              <w:t>AS1100.101</w:t>
            </w:r>
          </w:p>
        </w:tc>
        <w:tc>
          <w:tcPr>
            <w:tcW w:w="1410" w:type="dxa"/>
          </w:tcPr>
          <w:p w14:paraId="2ADD5D17" w14:textId="77777777" w:rsidR="00DE1A41" w:rsidRDefault="00DE1A41" w:rsidP="00EA02D4">
            <w:pPr>
              <w:pStyle w:val="Responses"/>
            </w:pPr>
            <w:r w:rsidRPr="00B16879">
              <w:t>X</w:t>
            </w:r>
          </w:p>
        </w:tc>
      </w:tr>
      <w:tr w:rsidR="00DE1A41" w14:paraId="00B4978E" w14:textId="77777777" w:rsidTr="00EA02D4">
        <w:tc>
          <w:tcPr>
            <w:tcW w:w="7650" w:type="dxa"/>
          </w:tcPr>
          <w:p w14:paraId="51326E31" w14:textId="759D6DBA" w:rsidR="00DE1A41" w:rsidRDefault="00DE1A41" w:rsidP="00DE1A41">
            <w:pPr>
              <w:pStyle w:val="Body"/>
              <w:numPr>
                <w:ilvl w:val="0"/>
                <w:numId w:val="23"/>
              </w:numPr>
            </w:pPr>
            <w:r>
              <w:t>AS1554 GP</w:t>
            </w:r>
          </w:p>
        </w:tc>
        <w:tc>
          <w:tcPr>
            <w:tcW w:w="1410" w:type="dxa"/>
          </w:tcPr>
          <w:p w14:paraId="16BA35F4" w14:textId="77777777" w:rsidR="00DE1A41" w:rsidRPr="00B16879" w:rsidRDefault="00DE1A41" w:rsidP="00EA02D4">
            <w:pPr>
              <w:pStyle w:val="Responses"/>
            </w:pPr>
          </w:p>
        </w:tc>
      </w:tr>
      <w:tr w:rsidR="00DE1A41" w14:paraId="2CC26292" w14:textId="77777777" w:rsidTr="00EA02D4">
        <w:tc>
          <w:tcPr>
            <w:tcW w:w="7650" w:type="dxa"/>
          </w:tcPr>
          <w:p w14:paraId="2B26C1C2" w14:textId="7B439C54" w:rsidR="00DE1A41" w:rsidRDefault="00DE1A41" w:rsidP="00DE1A41">
            <w:pPr>
              <w:pStyle w:val="Body"/>
              <w:numPr>
                <w:ilvl w:val="0"/>
                <w:numId w:val="23"/>
              </w:numPr>
            </w:pPr>
            <w:r>
              <w:t>AS1554 SP</w:t>
            </w:r>
          </w:p>
        </w:tc>
        <w:tc>
          <w:tcPr>
            <w:tcW w:w="1410" w:type="dxa"/>
          </w:tcPr>
          <w:p w14:paraId="08E3F889" w14:textId="77777777" w:rsidR="00DE1A41" w:rsidRDefault="00DE1A41" w:rsidP="00EA02D4">
            <w:pPr>
              <w:pStyle w:val="Body"/>
              <w:jc w:val="center"/>
            </w:pPr>
          </w:p>
        </w:tc>
      </w:tr>
      <w:tr w:rsidR="00DE1A41" w14:paraId="7A652541" w14:textId="77777777" w:rsidTr="00EA02D4">
        <w:tc>
          <w:tcPr>
            <w:tcW w:w="7650" w:type="dxa"/>
          </w:tcPr>
          <w:p w14:paraId="384C3F1D" w14:textId="1E28C504" w:rsidR="00DE1A41" w:rsidRDefault="00DE1A41" w:rsidP="00DE1A41">
            <w:pPr>
              <w:pStyle w:val="Body"/>
              <w:numPr>
                <w:ilvl w:val="0"/>
                <w:numId w:val="23"/>
              </w:numPr>
            </w:pPr>
            <w:r>
              <w:t>Engineering Australia Code of Practice (C.O.P)</w:t>
            </w:r>
          </w:p>
        </w:tc>
        <w:tc>
          <w:tcPr>
            <w:tcW w:w="1410" w:type="dxa"/>
          </w:tcPr>
          <w:p w14:paraId="601E02FA" w14:textId="77777777" w:rsidR="00DE1A41" w:rsidRDefault="00DE1A41" w:rsidP="00EA02D4">
            <w:pPr>
              <w:pStyle w:val="Body"/>
              <w:jc w:val="center"/>
            </w:pPr>
          </w:p>
        </w:tc>
      </w:tr>
    </w:tbl>
    <w:p w14:paraId="52CE741D" w14:textId="6E72254E" w:rsidR="009D0B75" w:rsidRDefault="009D0B75" w:rsidP="00D962B7">
      <w:pPr>
        <w:ind w:left="360"/>
      </w:pPr>
    </w:p>
    <w:p w14:paraId="2C0E1B05" w14:textId="14BA1A3D" w:rsidR="009D0B75" w:rsidRDefault="009D0B75" w:rsidP="00D962B7">
      <w:pPr>
        <w:ind w:left="360"/>
      </w:pPr>
    </w:p>
    <w:p w14:paraId="428D64E9" w14:textId="6CCE52C1" w:rsidR="009D0B75" w:rsidRDefault="009D0B75" w:rsidP="00D962B7">
      <w:pPr>
        <w:ind w:left="360"/>
      </w:pPr>
    </w:p>
    <w:p w14:paraId="4249B292" w14:textId="727BCF06" w:rsidR="009D0B75" w:rsidRDefault="009D0B75" w:rsidP="00D962B7">
      <w:pPr>
        <w:ind w:left="360"/>
      </w:pPr>
    </w:p>
    <w:p w14:paraId="12C2035B" w14:textId="6637D474" w:rsidR="009D0B75" w:rsidRDefault="009D0B75" w:rsidP="00D962B7">
      <w:pPr>
        <w:ind w:left="360"/>
      </w:pPr>
    </w:p>
    <w:p w14:paraId="06DE5650" w14:textId="5549C880" w:rsidR="009D0B75" w:rsidRDefault="009D0B75" w:rsidP="00D962B7">
      <w:pPr>
        <w:ind w:left="360"/>
      </w:pPr>
    </w:p>
    <w:p w14:paraId="0A9DB942" w14:textId="582BB2BD" w:rsidR="009D0B75" w:rsidRDefault="009D0B75" w:rsidP="00D962B7">
      <w:pPr>
        <w:ind w:left="360"/>
      </w:pPr>
    </w:p>
    <w:p w14:paraId="1F74CF75" w14:textId="20026D1F" w:rsidR="009D0B75" w:rsidRDefault="009D0B75" w:rsidP="00D962B7">
      <w:pPr>
        <w:ind w:left="360"/>
      </w:pPr>
    </w:p>
    <w:p w14:paraId="1820FACE" w14:textId="0C4FD8B3" w:rsidR="009D0B75" w:rsidRDefault="009D0B75" w:rsidP="00D962B7">
      <w:pPr>
        <w:ind w:left="360"/>
      </w:pPr>
    </w:p>
    <w:p w14:paraId="6E390099" w14:textId="1F0E7231" w:rsidR="009D0B75" w:rsidRDefault="009D0B75" w:rsidP="00D962B7">
      <w:pPr>
        <w:ind w:left="360"/>
      </w:pPr>
    </w:p>
    <w:p w14:paraId="083F89D0" w14:textId="4674DAC8" w:rsidR="009D0B75" w:rsidRDefault="009D0B75" w:rsidP="00D962B7">
      <w:pPr>
        <w:ind w:left="360"/>
      </w:pPr>
    </w:p>
    <w:p w14:paraId="0BFA0253" w14:textId="32C85E18" w:rsidR="009D0B75" w:rsidRDefault="009D0B75" w:rsidP="00D962B7">
      <w:pPr>
        <w:ind w:left="360"/>
      </w:pPr>
    </w:p>
    <w:p w14:paraId="4BCE8E5E" w14:textId="77777777" w:rsidR="009D0B75" w:rsidRDefault="009D0B75" w:rsidP="00D962B7">
      <w:pPr>
        <w:ind w:left="360"/>
      </w:pPr>
    </w:p>
    <w:p w14:paraId="34C2A3CF" w14:textId="77777777" w:rsidR="009311AB" w:rsidRDefault="009311AB" w:rsidP="00D962B7">
      <w:pPr>
        <w:ind w:left="360"/>
      </w:pPr>
    </w:p>
    <w:p w14:paraId="1AAD0306" w14:textId="77777777" w:rsidR="009D0B75" w:rsidRDefault="009D0B75" w:rsidP="00181778"/>
    <w:p w14:paraId="4E2EC43D" w14:textId="77777777" w:rsidR="009D0B75" w:rsidRDefault="009D0B75" w:rsidP="00181778"/>
    <w:p w14:paraId="459BED87" w14:textId="77777777" w:rsidR="009D0B75" w:rsidRDefault="009D0B75" w:rsidP="00181778"/>
    <w:p w14:paraId="4E18D76F" w14:textId="77777777" w:rsidR="009D0B75" w:rsidRDefault="009D0B75" w:rsidP="00181778">
      <w:pPr>
        <w:sectPr w:rsidR="009D0B75" w:rsidSect="00EA02D4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14:paraId="086852D3" w14:textId="1791A7D4" w:rsidR="009D0B75" w:rsidRDefault="00794D6D" w:rsidP="00DE093F">
      <w:pPr>
        <w:pStyle w:val="ListParagraph"/>
        <w:numPr>
          <w:ilvl w:val="0"/>
          <w:numId w:val="5"/>
        </w:numPr>
      </w:pPr>
      <w:r>
        <w:lastRenderedPageBreak/>
        <w:t xml:space="preserve">(RK 2) </w:t>
      </w:r>
      <w:r w:rsidR="009D0B75">
        <w:t xml:space="preserve">From the pictorial drawing shown below </w:t>
      </w:r>
      <w:r w:rsidR="00423FF0">
        <w:t>left</w:t>
      </w:r>
      <w:r w:rsidR="009D0B75">
        <w:t xml:space="preserve"> select </w:t>
      </w:r>
      <w:r w:rsidR="00FE7573">
        <w:t>the correct view names</w:t>
      </w:r>
      <w:r w:rsidR="009D0B75">
        <w:t>:</w:t>
      </w:r>
    </w:p>
    <w:p w14:paraId="08A5FF55" w14:textId="728FABFF" w:rsidR="00DE093F" w:rsidRDefault="00DE093F" w:rsidP="00DE093F">
      <w:pPr>
        <w:pStyle w:val="Caption"/>
        <w:keepNext/>
      </w:pPr>
      <w:r>
        <w:t xml:space="preserve">Table </w:t>
      </w:r>
      <w:r>
        <w:rPr>
          <w:noProof/>
        </w:rPr>
        <w:t xml:space="preserve">17.0 </w:t>
      </w:r>
      <w:r w:rsidRPr="00A15D4A">
        <w:t>Multiple choice</w:t>
      </w:r>
    </w:p>
    <w:tbl>
      <w:tblPr>
        <w:tblStyle w:val="TableGrid"/>
        <w:tblW w:w="0" w:type="auto"/>
        <w:jc w:val="center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3643"/>
        <w:gridCol w:w="3440"/>
        <w:gridCol w:w="1331"/>
        <w:gridCol w:w="2079"/>
        <w:gridCol w:w="2402"/>
      </w:tblGrid>
      <w:tr w:rsidR="00BC3FD1" w:rsidRPr="00A654C4" w14:paraId="05EB70BF" w14:textId="18F3B5DB" w:rsidTr="00A654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397"/>
          <w:tblHeader/>
          <w:jc w:val="center"/>
        </w:trPr>
        <w:tc>
          <w:tcPr>
            <w:tcW w:w="7083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242C199B" w14:textId="77777777" w:rsidR="00AD2C34" w:rsidRDefault="000653BF" w:rsidP="00A654C4">
            <w:pPr>
              <w:pStyle w:val="Body"/>
              <w:rPr>
                <w:sz w:val="22"/>
              </w:rPr>
            </w:pPr>
            <w:r w:rsidRPr="00A654C4">
              <w:rPr>
                <w:sz w:val="22"/>
              </w:rPr>
              <w:t xml:space="preserve">Pictorial (Below) and Multiple Views in </w:t>
            </w:r>
            <w:r w:rsidR="00C62ED9" w:rsidRPr="00A654C4">
              <w:rPr>
                <w:sz w:val="22"/>
              </w:rPr>
              <w:t>T</w:t>
            </w:r>
            <w:r w:rsidRPr="00A654C4">
              <w:rPr>
                <w:sz w:val="22"/>
              </w:rPr>
              <w:t xml:space="preserve">hird </w:t>
            </w:r>
            <w:r w:rsidR="00C62ED9" w:rsidRPr="00A654C4">
              <w:rPr>
                <w:sz w:val="22"/>
              </w:rPr>
              <w:t>A</w:t>
            </w:r>
            <w:r w:rsidRPr="00A654C4">
              <w:rPr>
                <w:sz w:val="22"/>
              </w:rPr>
              <w:t>ngle</w:t>
            </w:r>
            <w:r w:rsidR="00C62ED9" w:rsidRPr="00A654C4">
              <w:rPr>
                <w:sz w:val="22"/>
              </w:rPr>
              <w:t xml:space="preserve"> </w:t>
            </w:r>
          </w:p>
          <w:p w14:paraId="095206E9" w14:textId="7C214A4B" w:rsidR="00BC3FD1" w:rsidRPr="00A654C4" w:rsidRDefault="00C62ED9" w:rsidP="00A654C4">
            <w:pPr>
              <w:pStyle w:val="Body"/>
              <w:rPr>
                <w:sz w:val="22"/>
              </w:rPr>
            </w:pPr>
            <w:r w:rsidRPr="00A654C4">
              <w:rPr>
                <w:sz w:val="22"/>
              </w:rPr>
              <w:t>Projection</w:t>
            </w:r>
            <w:r w:rsidR="000653BF" w:rsidRPr="00A654C4">
              <w:rPr>
                <w:sz w:val="22"/>
              </w:rPr>
              <w:t xml:space="preserve">. </w:t>
            </w:r>
            <w:r w:rsidR="00BC3FD1" w:rsidRPr="00A654C4">
              <w:rPr>
                <w:sz w:val="22"/>
              </w:rPr>
              <w:t xml:space="preserve"> </w:t>
            </w:r>
          </w:p>
        </w:tc>
        <w:tc>
          <w:tcPr>
            <w:tcW w:w="1331" w:type="dxa"/>
            <w:tcBorders>
              <w:bottom w:val="single" w:sz="4" w:space="0" w:color="auto"/>
              <w:right w:val="single" w:sz="4" w:space="0" w:color="auto"/>
            </w:tcBorders>
          </w:tcPr>
          <w:p w14:paraId="2ADFC647" w14:textId="7B43847D" w:rsidR="00BC3FD1" w:rsidRPr="00A654C4" w:rsidRDefault="00BC3FD1" w:rsidP="00EA02D4">
            <w:pPr>
              <w:pStyle w:val="Body"/>
              <w:rPr>
                <w:b w:val="0"/>
                <w:sz w:val="22"/>
              </w:rPr>
            </w:pPr>
            <w:r w:rsidRPr="00A654C4">
              <w:rPr>
                <w:sz w:val="22"/>
              </w:rPr>
              <w:t>View Selection</w:t>
            </w:r>
          </w:p>
        </w:tc>
        <w:tc>
          <w:tcPr>
            <w:tcW w:w="2079" w:type="dxa"/>
            <w:tcBorders>
              <w:left w:val="single" w:sz="4" w:space="0" w:color="auto"/>
              <w:bottom w:val="single" w:sz="4" w:space="0" w:color="auto"/>
            </w:tcBorders>
          </w:tcPr>
          <w:p w14:paraId="65C65D05" w14:textId="0C4BBBEE" w:rsidR="00BC3FD1" w:rsidRPr="00A654C4" w:rsidRDefault="00BC3FD1" w:rsidP="00BC3FD1">
            <w:pPr>
              <w:pStyle w:val="Body"/>
              <w:jc w:val="right"/>
              <w:rPr>
                <w:sz w:val="22"/>
              </w:rPr>
            </w:pPr>
            <w:r w:rsidRPr="00A654C4">
              <w:rPr>
                <w:sz w:val="22"/>
              </w:rPr>
              <w:t>Answer Choices</w:t>
            </w:r>
          </w:p>
        </w:tc>
        <w:tc>
          <w:tcPr>
            <w:tcW w:w="2402" w:type="dxa"/>
            <w:tcBorders>
              <w:left w:val="single" w:sz="4" w:space="0" w:color="auto"/>
              <w:bottom w:val="single" w:sz="4" w:space="0" w:color="auto"/>
            </w:tcBorders>
          </w:tcPr>
          <w:p w14:paraId="589452FF" w14:textId="0D261884" w:rsidR="00BC3FD1" w:rsidRPr="00A654C4" w:rsidRDefault="00BC3FD1" w:rsidP="00BC3FD1">
            <w:pPr>
              <w:pStyle w:val="Body"/>
              <w:jc w:val="right"/>
              <w:rPr>
                <w:b w:val="0"/>
                <w:sz w:val="16"/>
              </w:rPr>
            </w:pPr>
            <w:r w:rsidRPr="00A654C4">
              <w:rPr>
                <w:sz w:val="20"/>
              </w:rPr>
              <w:t>Put X next to your answer</w:t>
            </w:r>
          </w:p>
        </w:tc>
      </w:tr>
      <w:tr w:rsidR="00BC3FD1" w14:paraId="714F9B39" w14:textId="6573C975" w:rsidTr="00A654C4">
        <w:trPr>
          <w:trHeight w:val="381"/>
          <w:jc w:val="center"/>
        </w:trPr>
        <w:tc>
          <w:tcPr>
            <w:tcW w:w="3643" w:type="dxa"/>
            <w:vMerge w:val="restart"/>
            <w:tcBorders>
              <w:right w:val="single" w:sz="4" w:space="0" w:color="auto"/>
            </w:tcBorders>
          </w:tcPr>
          <w:p w14:paraId="34510064" w14:textId="25E338D0" w:rsidR="00BC3FD1" w:rsidRDefault="00BC3FD1" w:rsidP="00BC3FD1">
            <w:pPr>
              <w:pStyle w:val="Body"/>
              <w:ind w:left="720"/>
              <w:jc w:val="both"/>
            </w:pPr>
            <w:r>
              <w:rPr>
                <w:noProof/>
                <w:lang w:eastAsia="en-AU"/>
              </w:rPr>
              <w:drawing>
                <wp:inline distT="0" distB="0" distL="0" distR="0" wp14:anchorId="19073B3D" wp14:editId="18C9F5FE">
                  <wp:extent cx="1699197" cy="1692234"/>
                  <wp:effectExtent l="0" t="0" r="0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Model View.p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815" cy="169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0" w:type="dxa"/>
            <w:vMerge w:val="restart"/>
            <w:tcBorders>
              <w:right w:val="single" w:sz="4" w:space="0" w:color="auto"/>
            </w:tcBorders>
          </w:tcPr>
          <w:p w14:paraId="3B4ACA61" w14:textId="461A0078" w:rsidR="00BC3FD1" w:rsidRDefault="00BC3FD1" w:rsidP="009D0B75">
            <w:pPr>
              <w:pStyle w:val="Body"/>
              <w:ind w:left="720"/>
            </w:pPr>
            <w:r>
              <w:rPr>
                <w:noProof/>
                <w:lang w:eastAsia="en-AU"/>
              </w:rPr>
              <w:drawing>
                <wp:inline distT="0" distB="0" distL="0" distR="0" wp14:anchorId="1DF1829F" wp14:editId="21763AC5">
                  <wp:extent cx="955964" cy="1282884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5647" cy="13361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1" w:type="dxa"/>
            <w:vMerge w:val="restart"/>
            <w:tcBorders>
              <w:left w:val="single" w:sz="4" w:space="0" w:color="auto"/>
            </w:tcBorders>
          </w:tcPr>
          <w:p w14:paraId="2288CE3A" w14:textId="5DC2BDD9" w:rsidR="00BC3FD1" w:rsidRDefault="00BC3FD1" w:rsidP="009D0B75">
            <w:pPr>
              <w:pStyle w:val="Body"/>
              <w:jc w:val="center"/>
            </w:pPr>
            <w:r>
              <w:t>View A</w:t>
            </w:r>
          </w:p>
        </w:tc>
        <w:tc>
          <w:tcPr>
            <w:tcW w:w="2079" w:type="dxa"/>
            <w:tcBorders>
              <w:bottom w:val="single" w:sz="4" w:space="0" w:color="auto"/>
              <w:right w:val="single" w:sz="4" w:space="0" w:color="auto"/>
            </w:tcBorders>
          </w:tcPr>
          <w:p w14:paraId="755C4F00" w14:textId="042362B3" w:rsidR="00BC3FD1" w:rsidRDefault="00BC3FD1" w:rsidP="00BC3FD1">
            <w:pPr>
              <w:pStyle w:val="Body"/>
            </w:pPr>
            <w:r>
              <w:t>a) Front View</w:t>
            </w:r>
          </w:p>
        </w:tc>
        <w:tc>
          <w:tcPr>
            <w:tcW w:w="2402" w:type="dxa"/>
            <w:tcBorders>
              <w:left w:val="single" w:sz="4" w:space="0" w:color="auto"/>
              <w:bottom w:val="single" w:sz="4" w:space="0" w:color="auto"/>
            </w:tcBorders>
          </w:tcPr>
          <w:p w14:paraId="26047F06" w14:textId="77777777" w:rsidR="00BC3FD1" w:rsidRDefault="00BC3FD1" w:rsidP="00BC3FD1">
            <w:pPr>
              <w:pStyle w:val="Body"/>
            </w:pPr>
          </w:p>
        </w:tc>
      </w:tr>
      <w:tr w:rsidR="00BC3FD1" w14:paraId="21545794" w14:textId="378EDFA9" w:rsidTr="00A654C4">
        <w:trPr>
          <w:trHeight w:val="524"/>
          <w:jc w:val="center"/>
        </w:trPr>
        <w:tc>
          <w:tcPr>
            <w:tcW w:w="3643" w:type="dxa"/>
            <w:vMerge/>
            <w:tcBorders>
              <w:right w:val="single" w:sz="4" w:space="0" w:color="auto"/>
            </w:tcBorders>
          </w:tcPr>
          <w:p w14:paraId="0EBCB3B9" w14:textId="77777777" w:rsidR="00BC3FD1" w:rsidRDefault="00BC3FD1" w:rsidP="009D0B75">
            <w:pPr>
              <w:pStyle w:val="Body"/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78478391" w14:textId="77777777" w:rsidR="00BC3FD1" w:rsidRDefault="00BC3FD1" w:rsidP="009D0B75">
            <w:pPr>
              <w:pStyle w:val="Body"/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6A8F36D4" w14:textId="77777777" w:rsidR="00BC3FD1" w:rsidRDefault="00BC3FD1" w:rsidP="009D0B75">
            <w:pPr>
              <w:pStyle w:val="Body"/>
              <w:jc w:val="center"/>
            </w:pPr>
          </w:p>
        </w:tc>
        <w:tc>
          <w:tcPr>
            <w:tcW w:w="2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860BF" w14:textId="43A1F989" w:rsidR="00BC3FD1" w:rsidRDefault="00BC3FD1" w:rsidP="00BC3FD1">
            <w:pPr>
              <w:pStyle w:val="Body"/>
            </w:pPr>
            <w:r>
              <w:t xml:space="preserve">b) Top View 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F272AFC" w14:textId="0A5ECED9" w:rsidR="00BC3FD1" w:rsidRDefault="000653BF" w:rsidP="000653BF">
            <w:pPr>
              <w:pStyle w:val="Responses"/>
            </w:pPr>
            <w:r>
              <w:t>X</w:t>
            </w:r>
          </w:p>
        </w:tc>
      </w:tr>
      <w:tr w:rsidR="00BC3FD1" w14:paraId="3C7847F9" w14:textId="3F6A37B3" w:rsidTr="00A654C4">
        <w:trPr>
          <w:trHeight w:val="496"/>
          <w:jc w:val="center"/>
        </w:trPr>
        <w:tc>
          <w:tcPr>
            <w:tcW w:w="3643" w:type="dxa"/>
            <w:vMerge/>
            <w:tcBorders>
              <w:right w:val="single" w:sz="4" w:space="0" w:color="auto"/>
            </w:tcBorders>
          </w:tcPr>
          <w:p w14:paraId="2831EDC6" w14:textId="77777777" w:rsidR="00BC3FD1" w:rsidRDefault="00BC3FD1" w:rsidP="009D0B75">
            <w:pPr>
              <w:pStyle w:val="Body"/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1E7B8CCA" w14:textId="77777777" w:rsidR="00BC3FD1" w:rsidRDefault="00BC3FD1" w:rsidP="009D0B75">
            <w:pPr>
              <w:pStyle w:val="Body"/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04D4DC48" w14:textId="77777777" w:rsidR="00BC3FD1" w:rsidRDefault="00BC3FD1" w:rsidP="009D0B75">
            <w:pPr>
              <w:pStyle w:val="Body"/>
              <w:jc w:val="center"/>
            </w:pPr>
          </w:p>
        </w:tc>
        <w:tc>
          <w:tcPr>
            <w:tcW w:w="2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50CCA" w14:textId="250765B3" w:rsidR="00BC3FD1" w:rsidRDefault="00BC3FD1" w:rsidP="00BC3FD1">
            <w:pPr>
              <w:pStyle w:val="Body"/>
            </w:pPr>
            <w:r>
              <w:t>c) Left Side View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8E7AD69" w14:textId="77777777" w:rsidR="00BC3FD1" w:rsidRDefault="00BC3FD1" w:rsidP="000653BF">
            <w:pPr>
              <w:pStyle w:val="Responses"/>
            </w:pPr>
          </w:p>
        </w:tc>
      </w:tr>
      <w:tr w:rsidR="00BC3FD1" w14:paraId="6D31E05D" w14:textId="01CB31C1" w:rsidTr="00A654C4">
        <w:trPr>
          <w:trHeight w:val="589"/>
          <w:jc w:val="center"/>
        </w:trPr>
        <w:tc>
          <w:tcPr>
            <w:tcW w:w="3643" w:type="dxa"/>
            <w:vMerge/>
            <w:tcBorders>
              <w:right w:val="single" w:sz="4" w:space="0" w:color="auto"/>
            </w:tcBorders>
          </w:tcPr>
          <w:p w14:paraId="37A6D760" w14:textId="77777777" w:rsidR="00BC3FD1" w:rsidRDefault="00BC3FD1" w:rsidP="009D0B75">
            <w:pPr>
              <w:pStyle w:val="Body"/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16A14343" w14:textId="77777777" w:rsidR="00BC3FD1" w:rsidRDefault="00BC3FD1" w:rsidP="009D0B75">
            <w:pPr>
              <w:pStyle w:val="Body"/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14:paraId="439E1C75" w14:textId="77777777" w:rsidR="00BC3FD1" w:rsidRDefault="00BC3FD1" w:rsidP="009D0B75">
            <w:pPr>
              <w:pStyle w:val="Body"/>
              <w:jc w:val="center"/>
            </w:pPr>
          </w:p>
        </w:tc>
        <w:tc>
          <w:tcPr>
            <w:tcW w:w="2079" w:type="dxa"/>
            <w:tcBorders>
              <w:top w:val="single" w:sz="4" w:space="0" w:color="auto"/>
              <w:right w:val="single" w:sz="4" w:space="0" w:color="auto"/>
            </w:tcBorders>
          </w:tcPr>
          <w:p w14:paraId="2F4E62D2" w14:textId="360E5465" w:rsidR="00BC3FD1" w:rsidRDefault="00BC3FD1" w:rsidP="00BC3FD1">
            <w:pPr>
              <w:pStyle w:val="Body"/>
            </w:pPr>
            <w:r>
              <w:t>d) Right Side View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</w:tcBorders>
          </w:tcPr>
          <w:p w14:paraId="6B4065D8" w14:textId="77777777" w:rsidR="00BC3FD1" w:rsidRDefault="00BC3FD1" w:rsidP="000653BF">
            <w:pPr>
              <w:pStyle w:val="Responses"/>
            </w:pPr>
          </w:p>
        </w:tc>
      </w:tr>
      <w:tr w:rsidR="00BC3FD1" w14:paraId="3C850C2B" w14:textId="16E51BB4" w:rsidTr="00A654C4">
        <w:trPr>
          <w:trHeight w:val="472"/>
          <w:jc w:val="center"/>
        </w:trPr>
        <w:tc>
          <w:tcPr>
            <w:tcW w:w="3643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14:paraId="1602CD06" w14:textId="0C5C9E43" w:rsidR="00BC3FD1" w:rsidRDefault="00BC3FD1" w:rsidP="00BC3FD1">
            <w:pPr>
              <w:pStyle w:val="Body"/>
              <w:ind w:left="720"/>
            </w:pPr>
          </w:p>
        </w:tc>
        <w:tc>
          <w:tcPr>
            <w:tcW w:w="3440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14:paraId="30C80A57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133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048027A4" w14:textId="3726496F" w:rsidR="00BC3FD1" w:rsidRDefault="00BC3FD1" w:rsidP="00BC3FD1">
            <w:pPr>
              <w:pStyle w:val="Body"/>
            </w:pPr>
            <w:r>
              <w:t>View B</w:t>
            </w:r>
          </w:p>
        </w:tc>
        <w:tc>
          <w:tcPr>
            <w:tcW w:w="2079" w:type="dxa"/>
            <w:tcBorders>
              <w:right w:val="single" w:sz="4" w:space="0" w:color="auto"/>
            </w:tcBorders>
          </w:tcPr>
          <w:p w14:paraId="437D647E" w14:textId="12D2F516" w:rsidR="00BC3FD1" w:rsidRPr="00B16879" w:rsidRDefault="00BC3FD1" w:rsidP="00BC3FD1">
            <w:pPr>
              <w:pStyle w:val="Body"/>
            </w:pPr>
            <w:r>
              <w:t>a) Front View</w:t>
            </w:r>
          </w:p>
        </w:tc>
        <w:tc>
          <w:tcPr>
            <w:tcW w:w="2402" w:type="dxa"/>
            <w:tcBorders>
              <w:left w:val="single" w:sz="4" w:space="0" w:color="auto"/>
            </w:tcBorders>
          </w:tcPr>
          <w:p w14:paraId="6E6490B2" w14:textId="77777777" w:rsidR="00BC3FD1" w:rsidRPr="00B16879" w:rsidRDefault="00BC3FD1" w:rsidP="000653BF">
            <w:pPr>
              <w:pStyle w:val="Responses"/>
            </w:pPr>
          </w:p>
        </w:tc>
      </w:tr>
      <w:tr w:rsidR="00BC3FD1" w14:paraId="5B77860C" w14:textId="3677DD28" w:rsidTr="00A654C4">
        <w:trPr>
          <w:jc w:val="center"/>
        </w:trPr>
        <w:tc>
          <w:tcPr>
            <w:tcW w:w="3643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14:paraId="573091A8" w14:textId="3CDD8EF6" w:rsidR="00BC3FD1" w:rsidRDefault="00BC3FD1" w:rsidP="000329C3">
            <w:pPr>
              <w:pStyle w:val="Body"/>
              <w:ind w:left="720"/>
              <w:jc w:val="both"/>
            </w:pPr>
            <w:r>
              <w:rPr>
                <w:noProof/>
                <w:lang w:eastAsia="en-AU"/>
              </w:rPr>
              <w:drawing>
                <wp:inline distT="0" distB="0" distL="0" distR="0" wp14:anchorId="1AC23FA6" wp14:editId="4D94069B">
                  <wp:extent cx="1719337" cy="124098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971" cy="12573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0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14:paraId="108F757D" w14:textId="41D9110C" w:rsidR="00BC3FD1" w:rsidRDefault="00BC3FD1" w:rsidP="000329C3">
            <w:pPr>
              <w:pStyle w:val="Body"/>
              <w:ind w:left="720"/>
            </w:pPr>
            <w:r>
              <w:rPr>
                <w:noProof/>
                <w:lang w:eastAsia="en-AU"/>
              </w:rPr>
              <w:drawing>
                <wp:inline distT="0" distB="0" distL="0" distR="0" wp14:anchorId="3F6FD7EB" wp14:editId="04D1A153">
                  <wp:extent cx="1494516" cy="1294058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773" cy="13254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7D50B12B" w14:textId="6E44C43B" w:rsidR="00BC3FD1" w:rsidRDefault="00BC3FD1" w:rsidP="00BC3FD1">
            <w:pPr>
              <w:pStyle w:val="Body"/>
            </w:pPr>
          </w:p>
        </w:tc>
        <w:tc>
          <w:tcPr>
            <w:tcW w:w="2079" w:type="dxa"/>
            <w:tcBorders>
              <w:right w:val="single" w:sz="4" w:space="0" w:color="auto"/>
            </w:tcBorders>
          </w:tcPr>
          <w:p w14:paraId="1BA9C858" w14:textId="255C5E74" w:rsidR="00BC3FD1" w:rsidRDefault="00BC3FD1" w:rsidP="000653BF">
            <w:pPr>
              <w:pStyle w:val="Body"/>
            </w:pPr>
            <w:r>
              <w:t xml:space="preserve">b) Top View </w:t>
            </w:r>
          </w:p>
        </w:tc>
        <w:tc>
          <w:tcPr>
            <w:tcW w:w="2402" w:type="dxa"/>
            <w:tcBorders>
              <w:left w:val="single" w:sz="4" w:space="0" w:color="auto"/>
            </w:tcBorders>
          </w:tcPr>
          <w:p w14:paraId="2F6C2006" w14:textId="77777777" w:rsidR="00BC3FD1" w:rsidRDefault="00BC3FD1" w:rsidP="000653BF">
            <w:pPr>
              <w:pStyle w:val="Responses"/>
            </w:pPr>
          </w:p>
        </w:tc>
      </w:tr>
      <w:tr w:rsidR="00BC3FD1" w14:paraId="600B7233" w14:textId="4C9E6817" w:rsidTr="00A654C4">
        <w:trPr>
          <w:trHeight w:val="439"/>
          <w:jc w:val="center"/>
        </w:trPr>
        <w:tc>
          <w:tcPr>
            <w:tcW w:w="3643" w:type="dxa"/>
            <w:vMerge/>
            <w:tcBorders>
              <w:right w:val="single" w:sz="4" w:space="0" w:color="auto"/>
            </w:tcBorders>
          </w:tcPr>
          <w:p w14:paraId="135E6F67" w14:textId="4A8D1294" w:rsidR="00BC3FD1" w:rsidRDefault="00BC3FD1" w:rsidP="00BC3FD1">
            <w:pPr>
              <w:pStyle w:val="Body"/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2F48FF6E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28E46B41" w14:textId="5E0B0A7C" w:rsidR="00BC3FD1" w:rsidRDefault="00BC3FD1" w:rsidP="00BC3FD1">
            <w:pPr>
              <w:pStyle w:val="Body"/>
            </w:pPr>
          </w:p>
        </w:tc>
        <w:tc>
          <w:tcPr>
            <w:tcW w:w="2079" w:type="dxa"/>
            <w:tcBorders>
              <w:bottom w:val="single" w:sz="4" w:space="0" w:color="auto"/>
              <w:right w:val="single" w:sz="4" w:space="0" w:color="auto"/>
            </w:tcBorders>
          </w:tcPr>
          <w:p w14:paraId="5DF3763A" w14:textId="63A03F83" w:rsidR="00BC3FD1" w:rsidRDefault="00BC3FD1" w:rsidP="00DC405F">
            <w:pPr>
              <w:pStyle w:val="Body"/>
            </w:pPr>
            <w:r>
              <w:t>c) Left Side View</w:t>
            </w:r>
          </w:p>
        </w:tc>
        <w:tc>
          <w:tcPr>
            <w:tcW w:w="2402" w:type="dxa"/>
            <w:tcBorders>
              <w:left w:val="single" w:sz="4" w:space="0" w:color="auto"/>
              <w:bottom w:val="single" w:sz="4" w:space="0" w:color="auto"/>
            </w:tcBorders>
          </w:tcPr>
          <w:p w14:paraId="740C1085" w14:textId="1B891B78" w:rsidR="00BC3FD1" w:rsidRDefault="000653BF" w:rsidP="000653BF">
            <w:pPr>
              <w:pStyle w:val="Responses"/>
            </w:pPr>
            <w:r>
              <w:t>X</w:t>
            </w:r>
          </w:p>
        </w:tc>
      </w:tr>
      <w:tr w:rsidR="00BC3FD1" w14:paraId="012B2AF9" w14:textId="54995E5C" w:rsidTr="00A654C4">
        <w:trPr>
          <w:trHeight w:val="412"/>
          <w:jc w:val="center"/>
        </w:trPr>
        <w:tc>
          <w:tcPr>
            <w:tcW w:w="3643" w:type="dxa"/>
            <w:vMerge/>
            <w:tcBorders>
              <w:right w:val="single" w:sz="4" w:space="0" w:color="auto"/>
            </w:tcBorders>
          </w:tcPr>
          <w:p w14:paraId="315E97C1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14F09843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14:paraId="6D0E1150" w14:textId="77777777" w:rsidR="00BC3FD1" w:rsidRDefault="00BC3FD1" w:rsidP="00BC3FD1">
            <w:pPr>
              <w:pStyle w:val="Body"/>
            </w:pPr>
          </w:p>
        </w:tc>
        <w:tc>
          <w:tcPr>
            <w:tcW w:w="2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6A8EB" w14:textId="15B16759" w:rsidR="00BC3FD1" w:rsidRDefault="00BC3FD1" w:rsidP="00DC405F">
            <w:pPr>
              <w:pStyle w:val="Body"/>
            </w:pPr>
            <w:r>
              <w:t>d) Right Side View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AC5C930" w14:textId="77777777" w:rsidR="00BC3FD1" w:rsidRDefault="00BC3FD1" w:rsidP="000653BF">
            <w:pPr>
              <w:pStyle w:val="Responses"/>
            </w:pPr>
          </w:p>
        </w:tc>
      </w:tr>
      <w:tr w:rsidR="00BC3FD1" w14:paraId="7C32A181" w14:textId="7E6B6AE8" w:rsidTr="00A654C4">
        <w:trPr>
          <w:trHeight w:val="309"/>
          <w:jc w:val="center"/>
        </w:trPr>
        <w:tc>
          <w:tcPr>
            <w:tcW w:w="3643" w:type="dxa"/>
            <w:vMerge/>
            <w:tcBorders>
              <w:right w:val="single" w:sz="4" w:space="0" w:color="auto"/>
            </w:tcBorders>
          </w:tcPr>
          <w:p w14:paraId="17C723F4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4DBB0216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133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1A4BD38C" w14:textId="44A87828" w:rsidR="00BC3FD1" w:rsidRDefault="00BC3FD1" w:rsidP="00BC3FD1">
            <w:pPr>
              <w:pStyle w:val="Body"/>
            </w:pPr>
            <w:r>
              <w:t>View D</w:t>
            </w:r>
          </w:p>
        </w:tc>
        <w:tc>
          <w:tcPr>
            <w:tcW w:w="2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6B60C" w14:textId="0D66CE85" w:rsidR="00BC3FD1" w:rsidRDefault="00BC3FD1" w:rsidP="00DC405F">
            <w:pPr>
              <w:pStyle w:val="Body"/>
            </w:pPr>
            <w:r>
              <w:t>a) Front View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9F134CC" w14:textId="0F06FDCF" w:rsidR="00BC3FD1" w:rsidRDefault="000653BF" w:rsidP="000653BF">
            <w:pPr>
              <w:pStyle w:val="Responses"/>
            </w:pPr>
            <w:r>
              <w:t>X</w:t>
            </w:r>
          </w:p>
        </w:tc>
      </w:tr>
      <w:tr w:rsidR="00BC3FD1" w14:paraId="76A3B797" w14:textId="6C68F17E" w:rsidTr="00A654C4">
        <w:trPr>
          <w:trHeight w:val="356"/>
          <w:jc w:val="center"/>
        </w:trPr>
        <w:tc>
          <w:tcPr>
            <w:tcW w:w="3643" w:type="dxa"/>
            <w:vMerge/>
            <w:tcBorders>
              <w:right w:val="single" w:sz="4" w:space="0" w:color="auto"/>
            </w:tcBorders>
          </w:tcPr>
          <w:p w14:paraId="2F93622B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4429D520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13E20DBC" w14:textId="77777777" w:rsidR="00BC3FD1" w:rsidRDefault="00BC3FD1" w:rsidP="00BC3FD1">
            <w:pPr>
              <w:pStyle w:val="Body"/>
            </w:pPr>
          </w:p>
        </w:tc>
        <w:tc>
          <w:tcPr>
            <w:tcW w:w="2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89AB4" w14:textId="3C0D73AC" w:rsidR="00BC3FD1" w:rsidRDefault="00BC3FD1" w:rsidP="00DC405F">
            <w:pPr>
              <w:pStyle w:val="Body"/>
            </w:pPr>
            <w:r>
              <w:t xml:space="preserve">b) Top View 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1056D68" w14:textId="77777777" w:rsidR="00BC3FD1" w:rsidRDefault="00BC3FD1" w:rsidP="00BC3FD1">
            <w:pPr>
              <w:pStyle w:val="Body"/>
              <w:jc w:val="center"/>
            </w:pPr>
          </w:p>
        </w:tc>
      </w:tr>
      <w:tr w:rsidR="00BC3FD1" w14:paraId="320D4B6E" w14:textId="5851CC12" w:rsidTr="00A654C4">
        <w:trPr>
          <w:trHeight w:val="402"/>
          <w:jc w:val="center"/>
        </w:trPr>
        <w:tc>
          <w:tcPr>
            <w:tcW w:w="3643" w:type="dxa"/>
            <w:vMerge/>
            <w:tcBorders>
              <w:right w:val="single" w:sz="4" w:space="0" w:color="auto"/>
            </w:tcBorders>
          </w:tcPr>
          <w:p w14:paraId="31724AA7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08A6B027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7DC08694" w14:textId="77777777" w:rsidR="00BC3FD1" w:rsidRDefault="00BC3FD1" w:rsidP="00BC3FD1">
            <w:pPr>
              <w:pStyle w:val="Body"/>
            </w:pPr>
          </w:p>
        </w:tc>
        <w:tc>
          <w:tcPr>
            <w:tcW w:w="2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1D677" w14:textId="6B1B5F87" w:rsidR="00BC3FD1" w:rsidRDefault="00BC3FD1" w:rsidP="00DC405F">
            <w:pPr>
              <w:pStyle w:val="Body"/>
            </w:pPr>
            <w:r>
              <w:t>c) Left Side View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50EAA40" w14:textId="77777777" w:rsidR="00BC3FD1" w:rsidRDefault="00BC3FD1" w:rsidP="00BC3FD1">
            <w:pPr>
              <w:pStyle w:val="Body"/>
              <w:jc w:val="center"/>
            </w:pPr>
          </w:p>
        </w:tc>
      </w:tr>
      <w:tr w:rsidR="00BC3FD1" w14:paraId="07D07035" w14:textId="1E72E402" w:rsidTr="00A654C4">
        <w:trPr>
          <w:trHeight w:val="196"/>
          <w:jc w:val="center"/>
        </w:trPr>
        <w:tc>
          <w:tcPr>
            <w:tcW w:w="3643" w:type="dxa"/>
            <w:vMerge/>
            <w:tcBorders>
              <w:right w:val="single" w:sz="4" w:space="0" w:color="auto"/>
            </w:tcBorders>
          </w:tcPr>
          <w:p w14:paraId="70BEE2CE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660FFD88" w14:textId="77777777" w:rsidR="00BC3FD1" w:rsidRDefault="00BC3FD1" w:rsidP="00BC3FD1">
            <w:pPr>
              <w:pStyle w:val="Body"/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0E7E3EA0" w14:textId="77777777" w:rsidR="00BC3FD1" w:rsidRDefault="00BC3FD1" w:rsidP="00BC3FD1">
            <w:pPr>
              <w:pStyle w:val="Body"/>
            </w:pPr>
          </w:p>
        </w:tc>
        <w:tc>
          <w:tcPr>
            <w:tcW w:w="2079" w:type="dxa"/>
            <w:tcBorders>
              <w:top w:val="single" w:sz="4" w:space="0" w:color="auto"/>
              <w:right w:val="single" w:sz="4" w:space="0" w:color="auto"/>
            </w:tcBorders>
          </w:tcPr>
          <w:p w14:paraId="3E741EDA" w14:textId="142CBA47" w:rsidR="00BC3FD1" w:rsidRDefault="00BC3FD1" w:rsidP="00DC405F">
            <w:pPr>
              <w:pStyle w:val="Body"/>
            </w:pPr>
            <w:r>
              <w:t>d) Right Side View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</w:tcBorders>
          </w:tcPr>
          <w:p w14:paraId="38A1EEF4" w14:textId="77777777" w:rsidR="00BC3FD1" w:rsidRDefault="00BC3FD1" w:rsidP="00BC3FD1">
            <w:pPr>
              <w:pStyle w:val="Body"/>
              <w:jc w:val="center"/>
            </w:pPr>
          </w:p>
        </w:tc>
      </w:tr>
    </w:tbl>
    <w:p w14:paraId="5748E879" w14:textId="77777777" w:rsidR="009D0B75" w:rsidRDefault="009D0B75" w:rsidP="00181778">
      <w:pPr>
        <w:sectPr w:rsidR="009D0B75" w:rsidSect="009D0B75">
          <w:pgSz w:w="16838" w:h="11906" w:orient="landscape"/>
          <w:pgMar w:top="1418" w:right="1418" w:bottom="1418" w:left="1418" w:header="567" w:footer="454" w:gutter="0"/>
          <w:cols w:space="4253"/>
          <w:docGrid w:linePitch="360"/>
        </w:sectPr>
      </w:pPr>
    </w:p>
    <w:p w14:paraId="0F87972B" w14:textId="201C8BF8" w:rsidR="00181778" w:rsidRDefault="00181778" w:rsidP="00181778"/>
    <w:p w14:paraId="6436575D" w14:textId="6E730411" w:rsidR="00C421C0" w:rsidRDefault="00070960" w:rsidP="00C421C0">
      <w:pPr>
        <w:ind w:left="360"/>
      </w:pPr>
      <w:r>
        <w:rPr>
          <w:noProof/>
          <w:lang w:eastAsia="en-AU"/>
        </w:rPr>
        <w:drawing>
          <wp:anchor distT="0" distB="0" distL="114300" distR="114300" simplePos="0" relativeHeight="251658240" behindDoc="1" locked="0" layoutInCell="1" allowOverlap="1" wp14:anchorId="44007974" wp14:editId="21FE844B">
            <wp:simplePos x="0" y="0"/>
            <wp:positionH relativeFrom="column">
              <wp:posOffset>4316454</wp:posOffset>
            </wp:positionH>
            <wp:positionV relativeFrom="paragraph">
              <wp:posOffset>6350</wp:posOffset>
            </wp:positionV>
            <wp:extent cx="259561" cy="238472"/>
            <wp:effectExtent l="0" t="0" r="762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ircle pic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561" cy="2384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21C0">
        <w:t>17.</w:t>
      </w:r>
      <w:r w:rsidR="00794D6D">
        <w:t xml:space="preserve"> (RK 3)</w:t>
      </w:r>
      <w:r w:rsidR="00C421C0">
        <w:t xml:space="preserve"> </w:t>
      </w:r>
      <w:r w:rsidR="00361CC1">
        <w:t xml:space="preserve">On the drawing shown below </w:t>
      </w:r>
      <w:r>
        <w:t>a symbol has been circled.         What does this symbol indicate requires to be carried out to the object?</w:t>
      </w:r>
      <w:r w:rsidR="00361CC1">
        <w:t xml:space="preserve"> </w:t>
      </w:r>
      <w:r w:rsidR="00C421C0">
        <w:t xml:space="preserve"> </w:t>
      </w:r>
    </w:p>
    <w:p w14:paraId="13C2691F" w14:textId="62BB9BCE" w:rsidR="00C421C0" w:rsidRDefault="00DE093F" w:rsidP="00BD0D52">
      <w:pPr>
        <w:pStyle w:val="Caption"/>
        <w:keepNext/>
      </w:pPr>
      <w:r w:rsidRPr="00DE093F">
        <w:t xml:space="preserve">Table </w:t>
      </w:r>
      <w:r>
        <w:t>18</w:t>
      </w:r>
      <w:r w:rsidRPr="00DE093F">
        <w:t>.0 Multiple choice</w:t>
      </w:r>
    </w:p>
    <w:tbl>
      <w:tblPr>
        <w:tblStyle w:val="TableGrid"/>
        <w:tblW w:w="9061" w:type="dxa"/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3941"/>
        <w:gridCol w:w="4176"/>
        <w:gridCol w:w="944"/>
      </w:tblGrid>
      <w:tr w:rsidR="00070960" w14:paraId="5B845AD7" w14:textId="77777777" w:rsidTr="00361C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531" w:type="dxa"/>
          </w:tcPr>
          <w:p w14:paraId="079A5D11" w14:textId="77777777" w:rsidR="00361CC1" w:rsidRDefault="00361CC1" w:rsidP="00EA02D4">
            <w:pPr>
              <w:pStyle w:val="Body"/>
            </w:pPr>
            <w:r>
              <w:t>Answer choices</w:t>
            </w:r>
          </w:p>
        </w:tc>
        <w:tc>
          <w:tcPr>
            <w:tcW w:w="3586" w:type="dxa"/>
          </w:tcPr>
          <w:p w14:paraId="47F10B80" w14:textId="125B0D7F" w:rsidR="00361CC1" w:rsidRDefault="00361CC1" w:rsidP="00EA02D4">
            <w:pPr>
              <w:pStyle w:val="Body"/>
              <w:rPr>
                <w:b w:val="0"/>
              </w:rPr>
            </w:pPr>
            <w:r>
              <w:t xml:space="preserve">Drawing  </w:t>
            </w:r>
          </w:p>
        </w:tc>
        <w:tc>
          <w:tcPr>
            <w:tcW w:w="944" w:type="dxa"/>
          </w:tcPr>
          <w:p w14:paraId="0552FB6E" w14:textId="77777777" w:rsidR="00361CC1" w:rsidRDefault="00361CC1" w:rsidP="00EA02D4">
            <w:pPr>
              <w:pStyle w:val="Body"/>
            </w:pPr>
            <w:r>
              <w:t>Put X next to your answer</w:t>
            </w:r>
          </w:p>
        </w:tc>
      </w:tr>
      <w:tr w:rsidR="00070960" w14:paraId="613EF64B" w14:textId="77777777" w:rsidTr="00361CC1">
        <w:tc>
          <w:tcPr>
            <w:tcW w:w="4531" w:type="dxa"/>
          </w:tcPr>
          <w:p w14:paraId="7F9DC690" w14:textId="52036D5F" w:rsidR="00361CC1" w:rsidRDefault="00361CC1" w:rsidP="00361CC1">
            <w:pPr>
              <w:pStyle w:val="Body"/>
              <w:numPr>
                <w:ilvl w:val="0"/>
                <w:numId w:val="29"/>
              </w:numPr>
            </w:pPr>
            <w:r>
              <w:t>Fillet weld the plate to the channel</w:t>
            </w:r>
          </w:p>
        </w:tc>
        <w:tc>
          <w:tcPr>
            <w:tcW w:w="3586" w:type="dxa"/>
            <w:vMerge w:val="restart"/>
          </w:tcPr>
          <w:p w14:paraId="62D7880F" w14:textId="5C94111C" w:rsidR="00361CC1" w:rsidRDefault="00070960" w:rsidP="00EA02D4">
            <w:pPr>
              <w:pStyle w:val="Body"/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379B1C5F" wp14:editId="3AC24F1F">
                  <wp:extent cx="2511631" cy="2035776"/>
                  <wp:effectExtent l="0" t="0" r="3175" b="317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046" cy="20458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</w:tcPr>
          <w:p w14:paraId="018B8A22" w14:textId="77777777" w:rsidR="00361CC1" w:rsidRDefault="00361CC1" w:rsidP="00EA02D4">
            <w:pPr>
              <w:pStyle w:val="Body"/>
              <w:jc w:val="center"/>
            </w:pPr>
          </w:p>
        </w:tc>
      </w:tr>
      <w:tr w:rsidR="00070960" w14:paraId="2FF91EBF" w14:textId="77777777" w:rsidTr="00361CC1">
        <w:tc>
          <w:tcPr>
            <w:tcW w:w="4531" w:type="dxa"/>
          </w:tcPr>
          <w:p w14:paraId="477B8113" w14:textId="27F2BB8C" w:rsidR="00361CC1" w:rsidRDefault="00361CC1" w:rsidP="00097212">
            <w:pPr>
              <w:pStyle w:val="Body"/>
              <w:numPr>
                <w:ilvl w:val="0"/>
                <w:numId w:val="29"/>
              </w:numPr>
            </w:pPr>
            <w:r>
              <w:t>Butt weld the plate to the channel</w:t>
            </w:r>
          </w:p>
        </w:tc>
        <w:tc>
          <w:tcPr>
            <w:tcW w:w="3586" w:type="dxa"/>
            <w:vMerge/>
          </w:tcPr>
          <w:p w14:paraId="6813956F" w14:textId="77777777" w:rsidR="00361CC1" w:rsidRDefault="00361CC1" w:rsidP="00EA02D4">
            <w:pPr>
              <w:pStyle w:val="Body"/>
            </w:pPr>
          </w:p>
        </w:tc>
        <w:tc>
          <w:tcPr>
            <w:tcW w:w="944" w:type="dxa"/>
          </w:tcPr>
          <w:p w14:paraId="5258B3DE" w14:textId="78CD8FC7" w:rsidR="00361CC1" w:rsidRPr="00B16879" w:rsidRDefault="00361CC1" w:rsidP="00EA02D4">
            <w:pPr>
              <w:pStyle w:val="Responses"/>
            </w:pPr>
          </w:p>
        </w:tc>
      </w:tr>
      <w:tr w:rsidR="00070960" w14:paraId="5A65948A" w14:textId="77777777" w:rsidTr="00361CC1">
        <w:tc>
          <w:tcPr>
            <w:tcW w:w="4531" w:type="dxa"/>
          </w:tcPr>
          <w:p w14:paraId="031D49BA" w14:textId="4211EC34" w:rsidR="00361CC1" w:rsidRDefault="00361CC1" w:rsidP="00361CC1">
            <w:pPr>
              <w:pStyle w:val="Body"/>
              <w:numPr>
                <w:ilvl w:val="0"/>
                <w:numId w:val="29"/>
              </w:numPr>
            </w:pPr>
            <w:r>
              <w:t>Machined surface</w:t>
            </w:r>
          </w:p>
        </w:tc>
        <w:tc>
          <w:tcPr>
            <w:tcW w:w="3586" w:type="dxa"/>
            <w:vMerge/>
          </w:tcPr>
          <w:p w14:paraId="15A20ADD" w14:textId="77777777" w:rsidR="00361CC1" w:rsidRDefault="00361CC1" w:rsidP="00EA02D4">
            <w:pPr>
              <w:pStyle w:val="Body"/>
            </w:pPr>
          </w:p>
        </w:tc>
        <w:tc>
          <w:tcPr>
            <w:tcW w:w="944" w:type="dxa"/>
          </w:tcPr>
          <w:p w14:paraId="04876CCD" w14:textId="0111B517" w:rsidR="00361CC1" w:rsidRDefault="00361CC1" w:rsidP="00361CC1">
            <w:pPr>
              <w:pStyle w:val="Responses"/>
            </w:pPr>
            <w:r w:rsidRPr="00B16879">
              <w:t>X</w:t>
            </w:r>
          </w:p>
        </w:tc>
      </w:tr>
      <w:tr w:rsidR="00070960" w14:paraId="5F0B4C83" w14:textId="77777777" w:rsidTr="00361CC1">
        <w:tc>
          <w:tcPr>
            <w:tcW w:w="4531" w:type="dxa"/>
          </w:tcPr>
          <w:p w14:paraId="06006873" w14:textId="7DFD8A58" w:rsidR="00361CC1" w:rsidRDefault="00361CC1" w:rsidP="00361CC1">
            <w:pPr>
              <w:pStyle w:val="Body"/>
              <w:numPr>
                <w:ilvl w:val="0"/>
                <w:numId w:val="29"/>
              </w:numPr>
            </w:pPr>
            <w:r>
              <w:t xml:space="preserve">Welded surface </w:t>
            </w:r>
          </w:p>
        </w:tc>
        <w:tc>
          <w:tcPr>
            <w:tcW w:w="3586" w:type="dxa"/>
            <w:vMerge/>
          </w:tcPr>
          <w:p w14:paraId="58B3AFFC" w14:textId="77777777" w:rsidR="00361CC1" w:rsidRDefault="00361CC1" w:rsidP="00EA02D4">
            <w:pPr>
              <w:pStyle w:val="Body"/>
            </w:pPr>
          </w:p>
        </w:tc>
        <w:tc>
          <w:tcPr>
            <w:tcW w:w="944" w:type="dxa"/>
          </w:tcPr>
          <w:p w14:paraId="007336D5" w14:textId="77777777" w:rsidR="00361CC1" w:rsidRDefault="00361CC1" w:rsidP="00EA02D4">
            <w:pPr>
              <w:pStyle w:val="Body"/>
              <w:jc w:val="center"/>
            </w:pPr>
          </w:p>
        </w:tc>
      </w:tr>
    </w:tbl>
    <w:p w14:paraId="7652F8C0" w14:textId="4DA5EF69" w:rsidR="00126A71" w:rsidRDefault="00126A71" w:rsidP="00C421C0">
      <w:pPr>
        <w:ind w:left="360"/>
      </w:pPr>
    </w:p>
    <w:p w14:paraId="1A4438EA" w14:textId="2B84E511" w:rsidR="00C421C0" w:rsidRDefault="00794D6D" w:rsidP="00BD0D52">
      <w:pPr>
        <w:pStyle w:val="ListParagraph"/>
        <w:numPr>
          <w:ilvl w:val="0"/>
          <w:numId w:val="40"/>
        </w:numPr>
      </w:pPr>
      <w:r>
        <w:t xml:space="preserve">(RK 4) </w:t>
      </w:r>
      <w:r w:rsidR="00126A71">
        <w:t>The General Notes shown below indicate the size of fillet welds U.N.O. What unit of measurement is used for the fillet weld size?</w:t>
      </w:r>
    </w:p>
    <w:p w14:paraId="4F4894D5" w14:textId="08C03DAD" w:rsidR="00DE093F" w:rsidRDefault="00DE093F" w:rsidP="00BD0D52">
      <w:pPr>
        <w:pStyle w:val="Caption"/>
        <w:keepNext/>
      </w:pPr>
      <w:r>
        <w:t xml:space="preserve">Table </w:t>
      </w:r>
      <w:r w:rsidR="00BD0D52">
        <w:rPr>
          <w:noProof/>
        </w:rPr>
        <w:t>19.0</w:t>
      </w:r>
      <w:r>
        <w:rPr>
          <w:noProof/>
        </w:rPr>
        <w:t xml:space="preserve"> </w:t>
      </w:r>
      <w:r w:rsidRPr="00A15D4A">
        <w:t>Multiple choice</w:t>
      </w:r>
    </w:p>
    <w:tbl>
      <w:tblPr>
        <w:tblStyle w:val="TableGrid"/>
        <w:tblW w:w="9061" w:type="dxa"/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2197"/>
        <w:gridCol w:w="5920"/>
        <w:gridCol w:w="944"/>
      </w:tblGrid>
      <w:tr w:rsidR="00126A71" w14:paraId="15909F67" w14:textId="77777777" w:rsidTr="006017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0" w:type="dxa"/>
          </w:tcPr>
          <w:p w14:paraId="403D132A" w14:textId="77777777" w:rsidR="00126A71" w:rsidRDefault="00126A71" w:rsidP="00EA02D4">
            <w:pPr>
              <w:pStyle w:val="Body"/>
            </w:pPr>
            <w:r>
              <w:t>Answer choices</w:t>
            </w:r>
          </w:p>
          <w:p w14:paraId="13897F00" w14:textId="632291B7" w:rsidR="00594035" w:rsidRDefault="00594035" w:rsidP="00EA02D4">
            <w:pPr>
              <w:pStyle w:val="Body"/>
            </w:pPr>
          </w:p>
        </w:tc>
        <w:tc>
          <w:tcPr>
            <w:tcW w:w="6137" w:type="dxa"/>
          </w:tcPr>
          <w:p w14:paraId="1CD9DE32" w14:textId="4DF00B04" w:rsidR="00126A71" w:rsidRDefault="007B3AE0" w:rsidP="00EA02D4">
            <w:pPr>
              <w:pStyle w:val="Body"/>
              <w:rPr>
                <w:b w:val="0"/>
              </w:rPr>
            </w:pPr>
            <w:r>
              <w:t xml:space="preserve">General Notes </w:t>
            </w:r>
          </w:p>
        </w:tc>
        <w:tc>
          <w:tcPr>
            <w:tcW w:w="944" w:type="dxa"/>
          </w:tcPr>
          <w:p w14:paraId="6D2DEAAB" w14:textId="77777777" w:rsidR="00126A71" w:rsidRDefault="00126A71" w:rsidP="00EA02D4">
            <w:pPr>
              <w:pStyle w:val="Body"/>
            </w:pPr>
            <w:r>
              <w:t>Put X next to your answer</w:t>
            </w:r>
          </w:p>
        </w:tc>
      </w:tr>
      <w:tr w:rsidR="00126A71" w14:paraId="26176A25" w14:textId="77777777" w:rsidTr="00601781">
        <w:tc>
          <w:tcPr>
            <w:tcW w:w="1980" w:type="dxa"/>
          </w:tcPr>
          <w:p w14:paraId="684000DE" w14:textId="3DC096C1" w:rsidR="00126A71" w:rsidRDefault="007B3AE0" w:rsidP="00126A71">
            <w:pPr>
              <w:pStyle w:val="Body"/>
              <w:numPr>
                <w:ilvl w:val="0"/>
                <w:numId w:val="30"/>
              </w:numPr>
            </w:pPr>
            <w:r>
              <w:t>Micrometres</w:t>
            </w:r>
          </w:p>
        </w:tc>
        <w:tc>
          <w:tcPr>
            <w:tcW w:w="6137" w:type="dxa"/>
            <w:vMerge w:val="restart"/>
          </w:tcPr>
          <w:p w14:paraId="7A6E254D" w14:textId="1C47A030" w:rsidR="00126A71" w:rsidRDefault="00126A71" w:rsidP="00EA02D4">
            <w:pPr>
              <w:pStyle w:val="Body"/>
              <w:jc w:val="center"/>
            </w:pPr>
            <w:r w:rsidRPr="00126A71">
              <w:rPr>
                <w:noProof/>
                <w:lang w:eastAsia="en-AU"/>
              </w:rPr>
              <w:drawing>
                <wp:inline distT="0" distB="0" distL="0" distR="0" wp14:anchorId="02D9207E" wp14:editId="3B7EA88D">
                  <wp:extent cx="3616325" cy="1704442"/>
                  <wp:effectExtent l="0" t="0" r="3175" b="0"/>
                  <wp:docPr id="11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/>
                          <a:srcRect l="8780" t="21111" r="61219" b="40701"/>
                          <a:stretch/>
                        </pic:blipFill>
                        <pic:spPr>
                          <a:xfrm>
                            <a:off x="0" y="0"/>
                            <a:ext cx="3652980" cy="1721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</w:tcPr>
          <w:p w14:paraId="6E9A0750" w14:textId="77777777" w:rsidR="00126A71" w:rsidRDefault="00126A71" w:rsidP="00EA02D4">
            <w:pPr>
              <w:pStyle w:val="Body"/>
              <w:jc w:val="center"/>
            </w:pPr>
          </w:p>
        </w:tc>
      </w:tr>
      <w:tr w:rsidR="00126A71" w14:paraId="56980827" w14:textId="77777777" w:rsidTr="00601781">
        <w:tc>
          <w:tcPr>
            <w:tcW w:w="1980" w:type="dxa"/>
          </w:tcPr>
          <w:p w14:paraId="6B4FDE70" w14:textId="0DBC141C" w:rsidR="00126A71" w:rsidRDefault="00E24F5C" w:rsidP="00126A71">
            <w:pPr>
              <w:pStyle w:val="Body"/>
              <w:numPr>
                <w:ilvl w:val="0"/>
                <w:numId w:val="30"/>
              </w:numPr>
            </w:pPr>
            <w:r>
              <w:t>Millimetres</w:t>
            </w:r>
          </w:p>
        </w:tc>
        <w:tc>
          <w:tcPr>
            <w:tcW w:w="6137" w:type="dxa"/>
            <w:vMerge/>
          </w:tcPr>
          <w:p w14:paraId="72155616" w14:textId="77777777" w:rsidR="00126A71" w:rsidRDefault="00126A71" w:rsidP="00EA02D4">
            <w:pPr>
              <w:pStyle w:val="Body"/>
            </w:pPr>
          </w:p>
        </w:tc>
        <w:tc>
          <w:tcPr>
            <w:tcW w:w="944" w:type="dxa"/>
          </w:tcPr>
          <w:p w14:paraId="37947D4F" w14:textId="64DBC639" w:rsidR="00126A71" w:rsidRPr="00B16879" w:rsidRDefault="007B3AE0" w:rsidP="00EA02D4">
            <w:pPr>
              <w:pStyle w:val="Responses"/>
            </w:pPr>
            <w:r w:rsidRPr="00B16879">
              <w:t>X</w:t>
            </w:r>
          </w:p>
        </w:tc>
      </w:tr>
      <w:tr w:rsidR="00126A71" w14:paraId="694480C1" w14:textId="77777777" w:rsidTr="00601781">
        <w:tc>
          <w:tcPr>
            <w:tcW w:w="1980" w:type="dxa"/>
          </w:tcPr>
          <w:p w14:paraId="217DB2CF" w14:textId="1F242443" w:rsidR="00126A71" w:rsidRDefault="00E24F5C" w:rsidP="00126A71">
            <w:pPr>
              <w:pStyle w:val="Body"/>
              <w:numPr>
                <w:ilvl w:val="0"/>
                <w:numId w:val="30"/>
              </w:numPr>
            </w:pPr>
            <w:r>
              <w:t xml:space="preserve">Metres </w:t>
            </w:r>
          </w:p>
        </w:tc>
        <w:tc>
          <w:tcPr>
            <w:tcW w:w="6137" w:type="dxa"/>
            <w:vMerge/>
          </w:tcPr>
          <w:p w14:paraId="6E418597" w14:textId="77777777" w:rsidR="00126A71" w:rsidRDefault="00126A71" w:rsidP="00EA02D4">
            <w:pPr>
              <w:pStyle w:val="Body"/>
            </w:pPr>
          </w:p>
        </w:tc>
        <w:tc>
          <w:tcPr>
            <w:tcW w:w="944" w:type="dxa"/>
          </w:tcPr>
          <w:p w14:paraId="62AEDC40" w14:textId="093F84F1" w:rsidR="00126A71" w:rsidRDefault="00126A71" w:rsidP="00EA02D4">
            <w:pPr>
              <w:pStyle w:val="Responses"/>
            </w:pPr>
          </w:p>
        </w:tc>
      </w:tr>
      <w:tr w:rsidR="00126A71" w14:paraId="3C09031E" w14:textId="77777777" w:rsidTr="00601781">
        <w:tc>
          <w:tcPr>
            <w:tcW w:w="1980" w:type="dxa"/>
          </w:tcPr>
          <w:p w14:paraId="040C4F79" w14:textId="0D3606BF" w:rsidR="00126A71" w:rsidRDefault="00E24F5C" w:rsidP="00126A71">
            <w:pPr>
              <w:pStyle w:val="Body"/>
              <w:numPr>
                <w:ilvl w:val="0"/>
                <w:numId w:val="30"/>
              </w:numPr>
            </w:pPr>
            <w:r>
              <w:t>Centimetres</w:t>
            </w:r>
            <w:r w:rsidR="00126A71">
              <w:t xml:space="preserve"> </w:t>
            </w:r>
          </w:p>
        </w:tc>
        <w:tc>
          <w:tcPr>
            <w:tcW w:w="6137" w:type="dxa"/>
            <w:vMerge/>
          </w:tcPr>
          <w:p w14:paraId="675182E3" w14:textId="77777777" w:rsidR="00126A71" w:rsidRDefault="00126A71" w:rsidP="00EA02D4">
            <w:pPr>
              <w:pStyle w:val="Body"/>
            </w:pPr>
          </w:p>
        </w:tc>
        <w:tc>
          <w:tcPr>
            <w:tcW w:w="944" w:type="dxa"/>
          </w:tcPr>
          <w:p w14:paraId="3D172591" w14:textId="77777777" w:rsidR="00126A71" w:rsidRDefault="00126A71" w:rsidP="00EA02D4">
            <w:pPr>
              <w:pStyle w:val="Body"/>
              <w:jc w:val="center"/>
            </w:pPr>
          </w:p>
        </w:tc>
      </w:tr>
    </w:tbl>
    <w:p w14:paraId="5130B544" w14:textId="77777777" w:rsidR="00126A71" w:rsidRDefault="00126A71" w:rsidP="00C421C0">
      <w:pPr>
        <w:ind w:left="360"/>
      </w:pPr>
    </w:p>
    <w:p w14:paraId="4648160A" w14:textId="3ED823E6" w:rsidR="00C421C0" w:rsidRDefault="00C421C0" w:rsidP="00C421C0">
      <w:pPr>
        <w:ind w:left="360"/>
      </w:pPr>
    </w:p>
    <w:p w14:paraId="04E6021B" w14:textId="7C4845DB" w:rsidR="00EA02D4" w:rsidRDefault="00794D6D" w:rsidP="00BD0D52">
      <w:pPr>
        <w:pStyle w:val="ListParagraph"/>
        <w:numPr>
          <w:ilvl w:val="0"/>
          <w:numId w:val="40"/>
        </w:numPr>
      </w:pPr>
      <w:r>
        <w:t xml:space="preserve">(RK 7) </w:t>
      </w:r>
      <w:r w:rsidR="00EA02D4">
        <w:t xml:space="preserve">What does the abbreviation U.N.O mean in the </w:t>
      </w:r>
      <w:r w:rsidR="000329C3">
        <w:t>GENERAL NOTE</w:t>
      </w:r>
      <w:r w:rsidR="002C6F87">
        <w:t>S</w:t>
      </w:r>
      <w:r w:rsidR="00EA02D4">
        <w:t xml:space="preserve"> above?</w:t>
      </w:r>
    </w:p>
    <w:p w14:paraId="13B3F1D6" w14:textId="2FF85FF1" w:rsidR="00DE093F" w:rsidRDefault="00DE093F" w:rsidP="00BD0D52">
      <w:pPr>
        <w:pStyle w:val="Caption"/>
        <w:keepNext/>
      </w:pPr>
      <w:r>
        <w:t xml:space="preserve">Table </w:t>
      </w:r>
      <w:r>
        <w:rPr>
          <w:noProof/>
        </w:rPr>
        <w:t xml:space="preserve">20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C421C0" w14:paraId="3A67B896" w14:textId="77777777" w:rsidTr="00EA02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223103C1" w14:textId="77777777" w:rsidR="00C421C0" w:rsidRDefault="00C421C0" w:rsidP="00EA02D4">
            <w:pPr>
              <w:pStyle w:val="Body"/>
            </w:pPr>
            <w:r>
              <w:t>Answer choices</w:t>
            </w:r>
          </w:p>
          <w:p w14:paraId="56825DD7" w14:textId="7F4C038C" w:rsidR="00594035" w:rsidRDefault="00594035" w:rsidP="00EA02D4">
            <w:pPr>
              <w:pStyle w:val="Body"/>
            </w:pPr>
          </w:p>
        </w:tc>
        <w:tc>
          <w:tcPr>
            <w:tcW w:w="1410" w:type="dxa"/>
          </w:tcPr>
          <w:p w14:paraId="6256E3A2" w14:textId="77777777" w:rsidR="00C421C0" w:rsidRDefault="00C421C0" w:rsidP="00EA02D4">
            <w:pPr>
              <w:pStyle w:val="Body"/>
            </w:pPr>
            <w:r>
              <w:t>Put X next to your answer</w:t>
            </w:r>
          </w:p>
        </w:tc>
      </w:tr>
      <w:tr w:rsidR="00C421C0" w14:paraId="63760312" w14:textId="77777777" w:rsidTr="00EA02D4">
        <w:tc>
          <w:tcPr>
            <w:tcW w:w="7650" w:type="dxa"/>
          </w:tcPr>
          <w:p w14:paraId="38211A33" w14:textId="0B8C5890" w:rsidR="00C421C0" w:rsidRDefault="00EA02D4" w:rsidP="00C421C0">
            <w:pPr>
              <w:pStyle w:val="Body"/>
              <w:numPr>
                <w:ilvl w:val="0"/>
                <w:numId w:val="26"/>
              </w:numPr>
            </w:pPr>
            <w:r>
              <w:t>Unless Known Otherwise</w:t>
            </w:r>
          </w:p>
        </w:tc>
        <w:tc>
          <w:tcPr>
            <w:tcW w:w="1410" w:type="dxa"/>
          </w:tcPr>
          <w:p w14:paraId="68F6E9D8" w14:textId="725BBBCC" w:rsidR="00C421C0" w:rsidRDefault="00C421C0" w:rsidP="00EA02D4">
            <w:pPr>
              <w:pStyle w:val="Responses"/>
            </w:pPr>
          </w:p>
        </w:tc>
      </w:tr>
      <w:tr w:rsidR="00C421C0" w14:paraId="76BB2C56" w14:textId="77777777" w:rsidTr="00EA02D4">
        <w:tc>
          <w:tcPr>
            <w:tcW w:w="7650" w:type="dxa"/>
          </w:tcPr>
          <w:p w14:paraId="4160B031" w14:textId="32AFB1D4" w:rsidR="00C421C0" w:rsidRDefault="00EA02D4" w:rsidP="00C421C0">
            <w:pPr>
              <w:pStyle w:val="Body"/>
              <w:numPr>
                <w:ilvl w:val="0"/>
                <w:numId w:val="26"/>
              </w:numPr>
            </w:pPr>
            <w:r>
              <w:t>Unit Number Otherwise</w:t>
            </w:r>
          </w:p>
        </w:tc>
        <w:tc>
          <w:tcPr>
            <w:tcW w:w="1410" w:type="dxa"/>
          </w:tcPr>
          <w:p w14:paraId="35541BCC" w14:textId="77777777" w:rsidR="00C421C0" w:rsidRPr="00B16879" w:rsidRDefault="00C421C0" w:rsidP="00EA02D4">
            <w:pPr>
              <w:pStyle w:val="Responses"/>
            </w:pPr>
          </w:p>
        </w:tc>
      </w:tr>
      <w:tr w:rsidR="00C421C0" w14:paraId="650E02AD" w14:textId="77777777" w:rsidTr="00EA02D4">
        <w:tc>
          <w:tcPr>
            <w:tcW w:w="7650" w:type="dxa"/>
          </w:tcPr>
          <w:p w14:paraId="05A0C72C" w14:textId="7F43D19C" w:rsidR="00C421C0" w:rsidRDefault="00EA02D4" w:rsidP="00C421C0">
            <w:pPr>
              <w:pStyle w:val="Body"/>
              <w:numPr>
                <w:ilvl w:val="0"/>
                <w:numId w:val="26"/>
              </w:numPr>
            </w:pPr>
            <w:r>
              <w:t>Unless Not Otherwise</w:t>
            </w:r>
          </w:p>
        </w:tc>
        <w:tc>
          <w:tcPr>
            <w:tcW w:w="1410" w:type="dxa"/>
          </w:tcPr>
          <w:p w14:paraId="04059411" w14:textId="77777777" w:rsidR="00C421C0" w:rsidRDefault="00C421C0" w:rsidP="00EA02D4">
            <w:pPr>
              <w:pStyle w:val="Body"/>
              <w:jc w:val="center"/>
            </w:pPr>
          </w:p>
        </w:tc>
      </w:tr>
      <w:tr w:rsidR="00C421C0" w14:paraId="6E12B339" w14:textId="77777777" w:rsidTr="00EA02D4">
        <w:tc>
          <w:tcPr>
            <w:tcW w:w="7650" w:type="dxa"/>
          </w:tcPr>
          <w:p w14:paraId="65899105" w14:textId="3B707170" w:rsidR="00C421C0" w:rsidRDefault="00EA02D4" w:rsidP="00C421C0">
            <w:pPr>
              <w:pStyle w:val="Body"/>
              <w:numPr>
                <w:ilvl w:val="0"/>
                <w:numId w:val="26"/>
              </w:numPr>
            </w:pPr>
            <w:r>
              <w:t>Unless Noted Otherwise</w:t>
            </w:r>
          </w:p>
        </w:tc>
        <w:tc>
          <w:tcPr>
            <w:tcW w:w="1410" w:type="dxa"/>
          </w:tcPr>
          <w:p w14:paraId="698D556A" w14:textId="44407DCA" w:rsidR="00C421C0" w:rsidRDefault="00EA02D4" w:rsidP="00EA02D4">
            <w:pPr>
              <w:pStyle w:val="Body"/>
              <w:jc w:val="center"/>
            </w:pPr>
            <w:r w:rsidRPr="00B16879">
              <w:t>X</w:t>
            </w:r>
          </w:p>
        </w:tc>
      </w:tr>
    </w:tbl>
    <w:p w14:paraId="0A48EA79" w14:textId="77777777" w:rsidR="00C421C0" w:rsidRDefault="00C421C0" w:rsidP="00C421C0">
      <w:pPr>
        <w:ind w:left="360"/>
      </w:pPr>
    </w:p>
    <w:p w14:paraId="22EECFD5" w14:textId="77777777" w:rsidR="00C421C0" w:rsidRDefault="00C421C0" w:rsidP="00C421C0">
      <w:pPr>
        <w:ind w:left="360"/>
      </w:pPr>
    </w:p>
    <w:p w14:paraId="10C70281" w14:textId="77777777" w:rsidR="00C421C0" w:rsidRDefault="00C421C0" w:rsidP="00C421C0">
      <w:pPr>
        <w:ind w:left="360"/>
      </w:pPr>
    </w:p>
    <w:p w14:paraId="4B5CB95F" w14:textId="77777777" w:rsidR="00BD7815" w:rsidRDefault="00BD7815" w:rsidP="00181778">
      <w:pPr>
        <w:sectPr w:rsidR="00BD7815" w:rsidSect="00EA02D4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14:paraId="5A2666BD" w14:textId="5918895A" w:rsidR="00EA02D4" w:rsidRDefault="00181778" w:rsidP="00594035">
      <w:pPr>
        <w:pStyle w:val="Heading2"/>
      </w:pPr>
      <w:r>
        <w:lastRenderedPageBreak/>
        <w:t xml:space="preserve"> </w:t>
      </w:r>
      <w:r w:rsidR="00547877">
        <w:t>Part 2: True or false</w:t>
      </w:r>
    </w:p>
    <w:p w14:paraId="53BA5385" w14:textId="6805B272" w:rsidR="00EA02D4" w:rsidRDefault="00547877" w:rsidP="00EA02D4">
      <w:pPr>
        <w:pStyle w:val="Caption"/>
        <w:keepNext/>
      </w:pPr>
      <w:r>
        <w:t xml:space="preserve">Table </w:t>
      </w:r>
      <w:r w:rsidR="00BD0D52">
        <w:t>1.0</w:t>
      </w:r>
      <w:r>
        <w:t xml:space="preserve"> </w:t>
      </w:r>
      <w:r w:rsidRPr="0032347A">
        <w:t>True or false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True or false"/>
        <w:tblDescription w:val="True or false"/>
      </w:tblPr>
      <w:tblGrid>
        <w:gridCol w:w="6797"/>
        <w:gridCol w:w="4397"/>
        <w:gridCol w:w="2268"/>
      </w:tblGrid>
      <w:tr w:rsidR="00BD7815" w14:paraId="4D34F3A6" w14:textId="77777777" w:rsidTr="00BD781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6797" w:type="dxa"/>
            <w:tcBorders>
              <w:right w:val="single" w:sz="4" w:space="0" w:color="auto"/>
            </w:tcBorders>
          </w:tcPr>
          <w:p w14:paraId="2E230376" w14:textId="7F203F34" w:rsidR="00BD7815" w:rsidRDefault="003818EA" w:rsidP="00EA02D4">
            <w:pPr>
              <w:pStyle w:val="Body"/>
            </w:pPr>
            <w:r>
              <w:t>`</w:t>
            </w:r>
          </w:p>
        </w:tc>
        <w:tc>
          <w:tcPr>
            <w:tcW w:w="4397" w:type="dxa"/>
            <w:tcBorders>
              <w:left w:val="single" w:sz="4" w:space="0" w:color="auto"/>
            </w:tcBorders>
          </w:tcPr>
          <w:p w14:paraId="2F4D1B02" w14:textId="66178BBC" w:rsidR="00BD7815" w:rsidRPr="000329C3" w:rsidRDefault="006555EA" w:rsidP="00BD7815">
            <w:pPr>
              <w:pStyle w:val="Body"/>
            </w:pPr>
            <w:r w:rsidRPr="000329C3">
              <w:t>Symbol</w:t>
            </w:r>
          </w:p>
        </w:tc>
        <w:tc>
          <w:tcPr>
            <w:tcW w:w="2268" w:type="dxa"/>
          </w:tcPr>
          <w:p w14:paraId="1048A029" w14:textId="07DFC9CB" w:rsidR="00BD7815" w:rsidRDefault="00BD7815" w:rsidP="00EA02D4">
            <w:pPr>
              <w:pStyle w:val="Body"/>
            </w:pPr>
            <w:r>
              <w:t xml:space="preserve">Write </w:t>
            </w:r>
            <w:r w:rsidRPr="005C3B1E">
              <w:rPr>
                <w:i/>
              </w:rPr>
              <w:t>True</w:t>
            </w:r>
            <w:r>
              <w:t xml:space="preserve"> or </w:t>
            </w:r>
            <w:r w:rsidRPr="005C3B1E">
              <w:rPr>
                <w:i/>
              </w:rPr>
              <w:t>False</w:t>
            </w:r>
          </w:p>
        </w:tc>
      </w:tr>
      <w:tr w:rsidR="00BD7815" w14:paraId="14C590AF" w14:textId="77777777" w:rsidTr="00BD7815">
        <w:tc>
          <w:tcPr>
            <w:tcW w:w="6797" w:type="dxa"/>
            <w:tcBorders>
              <w:right w:val="single" w:sz="4" w:space="0" w:color="auto"/>
            </w:tcBorders>
          </w:tcPr>
          <w:p w14:paraId="03740E56" w14:textId="27C0561E" w:rsidR="00BD7815" w:rsidRPr="00B30F8E" w:rsidRDefault="00BD7815" w:rsidP="003A1170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>1.</w:t>
            </w:r>
            <w:r w:rsidR="00794D6D">
              <w:rPr>
                <w:sz w:val="22"/>
                <w:szCs w:val="22"/>
              </w:rPr>
              <w:t xml:space="preserve"> (RK 9)</w:t>
            </w:r>
            <w:r w:rsidRPr="00B30F8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The symbol shown right represents diameter </w:t>
            </w:r>
          </w:p>
        </w:tc>
        <w:tc>
          <w:tcPr>
            <w:tcW w:w="4397" w:type="dxa"/>
            <w:tcBorders>
              <w:left w:val="single" w:sz="4" w:space="0" w:color="auto"/>
            </w:tcBorders>
          </w:tcPr>
          <w:p w14:paraId="04E2E0E0" w14:textId="6DF9C1E0" w:rsidR="00BD7815" w:rsidRPr="00B30F8E" w:rsidRDefault="00BD7815" w:rsidP="001D6FA1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4BEC9BC8" wp14:editId="78A3D236">
                  <wp:extent cx="297135" cy="316738"/>
                  <wp:effectExtent l="0" t="0" r="8255" b="762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70" cy="3235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1656A35B" w14:textId="23F4DD97" w:rsidR="00BD7815" w:rsidRDefault="006555EA" w:rsidP="006555EA">
            <w:pPr>
              <w:pStyle w:val="Responses"/>
              <w:jc w:val="center"/>
            </w:pPr>
            <w:r>
              <w:t>True</w:t>
            </w:r>
          </w:p>
        </w:tc>
      </w:tr>
      <w:tr w:rsidR="00BD7815" w14:paraId="330C2FDE" w14:textId="77777777" w:rsidTr="00BD7815">
        <w:tc>
          <w:tcPr>
            <w:tcW w:w="6797" w:type="dxa"/>
            <w:tcBorders>
              <w:right w:val="single" w:sz="4" w:space="0" w:color="auto"/>
            </w:tcBorders>
          </w:tcPr>
          <w:p w14:paraId="7A4C4D02" w14:textId="1FFB53EE" w:rsidR="00BD7815" w:rsidRPr="00B30F8E" w:rsidRDefault="00BD7815" w:rsidP="00A20485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2. </w:t>
            </w:r>
            <w:r w:rsidR="00794D6D">
              <w:rPr>
                <w:sz w:val="22"/>
                <w:szCs w:val="22"/>
              </w:rPr>
              <w:t>(RK 9)</w:t>
            </w:r>
            <w:r w:rsidR="00794D6D" w:rsidRPr="00B30F8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The symbol shown right represents 1</w:t>
            </w:r>
            <w:r w:rsidRPr="00A20485">
              <w:rPr>
                <w:sz w:val="22"/>
                <w:szCs w:val="22"/>
                <w:vertAlign w:val="superscript"/>
              </w:rPr>
              <w:t>st</w:t>
            </w:r>
            <w:r>
              <w:rPr>
                <w:sz w:val="22"/>
                <w:szCs w:val="22"/>
              </w:rPr>
              <w:t xml:space="preserve"> Angle Projection</w:t>
            </w:r>
          </w:p>
        </w:tc>
        <w:tc>
          <w:tcPr>
            <w:tcW w:w="4397" w:type="dxa"/>
            <w:tcBorders>
              <w:left w:val="single" w:sz="4" w:space="0" w:color="auto"/>
            </w:tcBorders>
          </w:tcPr>
          <w:p w14:paraId="73EBAB82" w14:textId="731A390A" w:rsidR="00BD7815" w:rsidRPr="00B30F8E" w:rsidRDefault="00BD7815" w:rsidP="001D6FA1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782860E1" wp14:editId="6BA4159E">
                  <wp:extent cx="1455724" cy="723597"/>
                  <wp:effectExtent l="0" t="0" r="0" b="63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207" cy="729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5C3331D9" w14:textId="7D85B991" w:rsidR="00BD7815" w:rsidRDefault="006555EA" w:rsidP="006555EA">
            <w:pPr>
              <w:pStyle w:val="Responses"/>
              <w:jc w:val="center"/>
            </w:pPr>
            <w:r>
              <w:t>False</w:t>
            </w:r>
          </w:p>
        </w:tc>
      </w:tr>
      <w:tr w:rsidR="00BD7815" w14:paraId="1EFE0164" w14:textId="77777777" w:rsidTr="00BD7815">
        <w:tc>
          <w:tcPr>
            <w:tcW w:w="6797" w:type="dxa"/>
            <w:tcBorders>
              <w:right w:val="single" w:sz="4" w:space="0" w:color="auto"/>
            </w:tcBorders>
          </w:tcPr>
          <w:p w14:paraId="75952FE9" w14:textId="054466DC" w:rsidR="00BD7815" w:rsidRPr="00B30F8E" w:rsidRDefault="00BD7815" w:rsidP="001D6FA1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3. </w:t>
            </w:r>
            <w:r w:rsidR="00794D6D">
              <w:rPr>
                <w:sz w:val="22"/>
                <w:szCs w:val="22"/>
              </w:rPr>
              <w:t>(RK 9)</w:t>
            </w:r>
            <w:r w:rsidR="00794D6D" w:rsidRPr="00B30F8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The symbol shown right is a </w:t>
            </w:r>
            <w:r w:rsidR="001D6FA1">
              <w:rPr>
                <w:sz w:val="22"/>
                <w:szCs w:val="22"/>
              </w:rPr>
              <w:t>Datum Identification</w:t>
            </w:r>
          </w:p>
        </w:tc>
        <w:tc>
          <w:tcPr>
            <w:tcW w:w="4397" w:type="dxa"/>
            <w:tcBorders>
              <w:left w:val="single" w:sz="4" w:space="0" w:color="auto"/>
            </w:tcBorders>
          </w:tcPr>
          <w:p w14:paraId="5123B70C" w14:textId="392786A2" w:rsidR="00BD7815" w:rsidRPr="00B30F8E" w:rsidRDefault="001D6FA1" w:rsidP="001D6FA1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38D527E3" wp14:editId="04DE0C53">
                  <wp:extent cx="453542" cy="821491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454" cy="8376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775BFCCB" w14:textId="3B5D629C" w:rsidR="00BD7815" w:rsidRDefault="006555EA" w:rsidP="006555EA">
            <w:pPr>
              <w:pStyle w:val="Responses"/>
              <w:jc w:val="center"/>
            </w:pPr>
            <w:r>
              <w:t>True</w:t>
            </w:r>
          </w:p>
        </w:tc>
      </w:tr>
      <w:tr w:rsidR="00BD7815" w14:paraId="29F7CECA" w14:textId="77777777" w:rsidTr="00BD7815">
        <w:tc>
          <w:tcPr>
            <w:tcW w:w="6797" w:type="dxa"/>
            <w:tcBorders>
              <w:right w:val="single" w:sz="4" w:space="0" w:color="auto"/>
            </w:tcBorders>
          </w:tcPr>
          <w:p w14:paraId="118826BB" w14:textId="15E79538" w:rsidR="00BD7815" w:rsidRPr="00B30F8E" w:rsidRDefault="00BD7815" w:rsidP="001D6FA1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4. </w:t>
            </w:r>
            <w:r w:rsidR="00794D6D">
              <w:rPr>
                <w:sz w:val="22"/>
                <w:szCs w:val="22"/>
              </w:rPr>
              <w:t>(RK 9)</w:t>
            </w:r>
            <w:r w:rsidR="00794D6D" w:rsidRPr="00B30F8E">
              <w:rPr>
                <w:sz w:val="22"/>
                <w:szCs w:val="22"/>
              </w:rPr>
              <w:t xml:space="preserve"> </w:t>
            </w:r>
            <w:r w:rsidR="001D6FA1">
              <w:rPr>
                <w:sz w:val="22"/>
                <w:szCs w:val="22"/>
              </w:rPr>
              <w:t>The symbol shown right indicates a slope</w:t>
            </w:r>
          </w:p>
        </w:tc>
        <w:tc>
          <w:tcPr>
            <w:tcW w:w="4397" w:type="dxa"/>
            <w:tcBorders>
              <w:left w:val="single" w:sz="4" w:space="0" w:color="auto"/>
            </w:tcBorders>
          </w:tcPr>
          <w:p w14:paraId="37E21B91" w14:textId="29497AAD" w:rsidR="00BD7815" w:rsidRPr="00B30F8E" w:rsidRDefault="001D6FA1" w:rsidP="001D6FA1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01ED86DC" wp14:editId="68D09775">
                  <wp:extent cx="1122866" cy="336500"/>
                  <wp:effectExtent l="0" t="0" r="1270" b="698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540" cy="3411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2F429FC3" w14:textId="282BE111" w:rsidR="00BD7815" w:rsidRDefault="006555EA" w:rsidP="006555EA">
            <w:pPr>
              <w:pStyle w:val="Responses"/>
              <w:jc w:val="center"/>
            </w:pPr>
            <w:r>
              <w:t>False</w:t>
            </w:r>
          </w:p>
        </w:tc>
      </w:tr>
      <w:tr w:rsidR="00BD7815" w14:paraId="4966E100" w14:textId="77777777" w:rsidTr="00BD7815">
        <w:tc>
          <w:tcPr>
            <w:tcW w:w="6797" w:type="dxa"/>
            <w:tcBorders>
              <w:right w:val="single" w:sz="4" w:space="0" w:color="auto"/>
            </w:tcBorders>
          </w:tcPr>
          <w:p w14:paraId="7D305C50" w14:textId="4B1BFAFC" w:rsidR="00BD7815" w:rsidRPr="00B30F8E" w:rsidRDefault="00794D6D" w:rsidP="006555EA">
            <w:pPr>
              <w:pStyle w:val="Body"/>
              <w:numPr>
                <w:ilvl w:val="0"/>
                <w:numId w:val="8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(RK 9)</w:t>
            </w:r>
            <w:r w:rsidRPr="00B30F8E">
              <w:rPr>
                <w:sz w:val="22"/>
                <w:szCs w:val="22"/>
              </w:rPr>
              <w:t xml:space="preserve"> </w:t>
            </w:r>
            <w:r w:rsidR="00BD7815">
              <w:rPr>
                <w:sz w:val="22"/>
                <w:szCs w:val="22"/>
              </w:rPr>
              <w:t xml:space="preserve">The symbol shown right indicates a taper </w:t>
            </w:r>
          </w:p>
        </w:tc>
        <w:tc>
          <w:tcPr>
            <w:tcW w:w="4397" w:type="dxa"/>
            <w:tcBorders>
              <w:left w:val="single" w:sz="4" w:space="0" w:color="auto"/>
            </w:tcBorders>
          </w:tcPr>
          <w:p w14:paraId="4A31D813" w14:textId="7E0E81BA" w:rsidR="00BD7815" w:rsidRPr="00B30F8E" w:rsidRDefault="001D6FA1" w:rsidP="001D6FA1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0D93C325" wp14:editId="78B21E9B">
                  <wp:extent cx="486817" cy="270663"/>
                  <wp:effectExtent l="0" t="0" r="889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4441" cy="2749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43525A81" w14:textId="3578C4FF" w:rsidR="00BD7815" w:rsidRDefault="006555EA" w:rsidP="006555EA">
            <w:pPr>
              <w:pStyle w:val="Responses"/>
              <w:jc w:val="center"/>
            </w:pPr>
            <w:r>
              <w:t>False</w:t>
            </w:r>
          </w:p>
        </w:tc>
      </w:tr>
    </w:tbl>
    <w:p w14:paraId="22C4D1C8" w14:textId="77777777" w:rsidR="00EA02D4" w:rsidRDefault="00EA02D4" w:rsidP="00EA02D4">
      <w:pPr>
        <w:pStyle w:val="Heading3"/>
      </w:pPr>
    </w:p>
    <w:p w14:paraId="7310AFCE" w14:textId="77777777" w:rsidR="00BD7815" w:rsidRDefault="00547877">
      <w:pPr>
        <w:tabs>
          <w:tab w:val="clear" w:pos="284"/>
        </w:tabs>
        <w:spacing w:before="0" w:after="200" w:line="276" w:lineRule="auto"/>
        <w:sectPr w:rsidR="00BD7815" w:rsidSect="00BD7815">
          <w:pgSz w:w="16838" w:h="11906" w:orient="landscape"/>
          <w:pgMar w:top="1418" w:right="1418" w:bottom="1418" w:left="1418" w:header="567" w:footer="454" w:gutter="0"/>
          <w:cols w:space="4253"/>
          <w:docGrid w:linePitch="360"/>
        </w:sectPr>
      </w:pPr>
      <w:r>
        <w:br w:type="page"/>
      </w:r>
    </w:p>
    <w:p w14:paraId="73B0BA8C" w14:textId="608BED05" w:rsidR="00EA02D4" w:rsidRDefault="00EA02D4">
      <w:pPr>
        <w:tabs>
          <w:tab w:val="clear" w:pos="284"/>
        </w:tabs>
        <w:spacing w:before="0" w:after="200" w:line="276" w:lineRule="auto"/>
        <w:rPr>
          <w:rFonts w:eastAsia="Times New Roman"/>
          <w:b/>
          <w:noProof/>
          <w:color w:val="2D739F"/>
          <w:kern w:val="22"/>
          <w:sz w:val="32"/>
          <w:szCs w:val="32"/>
          <w:lang w:eastAsia="en-AU"/>
        </w:rPr>
      </w:pPr>
    </w:p>
    <w:p w14:paraId="5DF18558" w14:textId="77777777" w:rsidR="00EA02D4" w:rsidRDefault="00547877" w:rsidP="00EA02D4">
      <w:pPr>
        <w:pStyle w:val="Heading2"/>
      </w:pPr>
      <w:r>
        <w:t>Part 3: Short answer</w:t>
      </w:r>
    </w:p>
    <w:p w14:paraId="15955DCF" w14:textId="5312C5B1" w:rsidR="00EA02D4" w:rsidRPr="000329C3" w:rsidRDefault="002D5598" w:rsidP="000329C3">
      <w:pPr>
        <w:pStyle w:val="Body"/>
        <w:rPr>
          <w:b/>
        </w:rPr>
      </w:pPr>
      <w:r w:rsidRPr="000329C3">
        <w:rPr>
          <w:b/>
        </w:rPr>
        <w:t xml:space="preserve">Refer to the Bracket </w:t>
      </w:r>
      <w:r w:rsidR="000329C3" w:rsidRPr="000329C3">
        <w:rPr>
          <w:b/>
        </w:rPr>
        <w:t xml:space="preserve">Detail </w:t>
      </w:r>
      <w:r w:rsidRPr="000329C3">
        <w:rPr>
          <w:b/>
        </w:rPr>
        <w:t>Drawing on the following page and answer the following questions</w:t>
      </w:r>
    </w:p>
    <w:p w14:paraId="1E3C83B3" w14:textId="26560994" w:rsidR="00EA02D4" w:rsidRDefault="00794D6D" w:rsidP="009311AB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 xml:space="preserve">(RK 5) </w:t>
      </w:r>
      <w:r w:rsidR="002D5598">
        <w:rPr>
          <w:sz w:val="22"/>
          <w:szCs w:val="22"/>
        </w:rPr>
        <w:t>What are the overall dimensions of the object?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37"/>
        <w:gridCol w:w="4608"/>
      </w:tblGrid>
      <w:tr w:rsidR="002D5598" w14:paraId="3E0A289F" w14:textId="3731220D" w:rsidTr="002D5598">
        <w:trPr>
          <w:trHeight w:val="230"/>
        </w:trPr>
        <w:tc>
          <w:tcPr>
            <w:tcW w:w="3537" w:type="dxa"/>
          </w:tcPr>
          <w:p w14:paraId="196E784F" w14:textId="79507A7C" w:rsidR="002D5598" w:rsidRDefault="002D5598" w:rsidP="002D5598">
            <w:pPr>
              <w:pStyle w:val="Body"/>
              <w:numPr>
                <w:ilvl w:val="0"/>
                <w:numId w:val="32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Total Length =</w:t>
            </w:r>
          </w:p>
        </w:tc>
        <w:tc>
          <w:tcPr>
            <w:tcW w:w="4608" w:type="dxa"/>
          </w:tcPr>
          <w:p w14:paraId="72F41361" w14:textId="1F5A04AE" w:rsidR="002D5598" w:rsidRDefault="002D5598" w:rsidP="002D5598">
            <w:pPr>
              <w:pStyle w:val="Responses"/>
            </w:pPr>
            <w:r>
              <w:t>100 mm</w:t>
            </w:r>
          </w:p>
        </w:tc>
      </w:tr>
      <w:tr w:rsidR="002D5598" w14:paraId="45E07B44" w14:textId="77777777" w:rsidTr="002D5598">
        <w:trPr>
          <w:trHeight w:val="334"/>
        </w:trPr>
        <w:tc>
          <w:tcPr>
            <w:tcW w:w="3537" w:type="dxa"/>
          </w:tcPr>
          <w:p w14:paraId="64808128" w14:textId="5D17F50F" w:rsidR="002D5598" w:rsidRDefault="002D5598" w:rsidP="002D5598">
            <w:pPr>
              <w:pStyle w:val="Body"/>
              <w:numPr>
                <w:ilvl w:val="0"/>
                <w:numId w:val="32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Total Height =</w:t>
            </w:r>
          </w:p>
        </w:tc>
        <w:tc>
          <w:tcPr>
            <w:tcW w:w="4608" w:type="dxa"/>
          </w:tcPr>
          <w:p w14:paraId="30E7C0E9" w14:textId="055697C3" w:rsidR="002D5598" w:rsidRDefault="002D5598" w:rsidP="002D5598">
            <w:pPr>
              <w:pStyle w:val="Responses"/>
            </w:pPr>
            <w:r>
              <w:t>36+20 = 56 mm</w:t>
            </w:r>
          </w:p>
        </w:tc>
      </w:tr>
      <w:tr w:rsidR="002D5598" w14:paraId="4AF3892C" w14:textId="77777777" w:rsidTr="002D5598">
        <w:trPr>
          <w:trHeight w:val="334"/>
        </w:trPr>
        <w:tc>
          <w:tcPr>
            <w:tcW w:w="3537" w:type="dxa"/>
          </w:tcPr>
          <w:p w14:paraId="2247C5B6" w14:textId="0C12C28A" w:rsidR="002D5598" w:rsidRDefault="002D5598" w:rsidP="002D5598">
            <w:pPr>
              <w:pStyle w:val="Body"/>
              <w:numPr>
                <w:ilvl w:val="0"/>
                <w:numId w:val="32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Total Width =</w:t>
            </w:r>
          </w:p>
        </w:tc>
        <w:tc>
          <w:tcPr>
            <w:tcW w:w="4608" w:type="dxa"/>
          </w:tcPr>
          <w:p w14:paraId="367894DC" w14:textId="05D4FC91" w:rsidR="002D5598" w:rsidRDefault="002D5598" w:rsidP="002D5598">
            <w:pPr>
              <w:pStyle w:val="Responses"/>
            </w:pPr>
            <w:r>
              <w:t>R20 x 2 = 40 mm</w:t>
            </w:r>
          </w:p>
        </w:tc>
      </w:tr>
    </w:tbl>
    <w:p w14:paraId="62771993" w14:textId="77777777" w:rsidR="002D5598" w:rsidRPr="00B30F8E" w:rsidRDefault="002D5598" w:rsidP="002D5598">
      <w:pPr>
        <w:pStyle w:val="Body"/>
        <w:ind w:left="720"/>
        <w:rPr>
          <w:sz w:val="22"/>
          <w:szCs w:val="22"/>
        </w:rPr>
      </w:pPr>
    </w:p>
    <w:p w14:paraId="1EFD7EE7" w14:textId="6B43D40E" w:rsidR="00EA02D4" w:rsidRDefault="00794D6D" w:rsidP="009311AB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 xml:space="preserve">(RK 5) </w:t>
      </w:r>
      <w:r w:rsidR="0083397D">
        <w:rPr>
          <w:sz w:val="22"/>
          <w:szCs w:val="22"/>
        </w:rPr>
        <w:t>How many holes are shown on the drawing?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37"/>
        <w:gridCol w:w="4608"/>
      </w:tblGrid>
      <w:tr w:rsidR="0083397D" w14:paraId="5A5A0FBE" w14:textId="77777777" w:rsidTr="00A20485">
        <w:trPr>
          <w:trHeight w:val="230"/>
        </w:trPr>
        <w:tc>
          <w:tcPr>
            <w:tcW w:w="3537" w:type="dxa"/>
          </w:tcPr>
          <w:p w14:paraId="3511C2DF" w14:textId="2FD66E36" w:rsidR="0083397D" w:rsidRDefault="0083397D" w:rsidP="0083397D">
            <w:pPr>
              <w:pStyle w:val="Body"/>
              <w:ind w:left="7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Total number of holes=</w:t>
            </w:r>
          </w:p>
        </w:tc>
        <w:tc>
          <w:tcPr>
            <w:tcW w:w="4608" w:type="dxa"/>
          </w:tcPr>
          <w:p w14:paraId="056DA4DB" w14:textId="6B93CB03" w:rsidR="0083397D" w:rsidRDefault="0083397D" w:rsidP="00A20485">
            <w:pPr>
              <w:pStyle w:val="Responses"/>
            </w:pPr>
            <w:r>
              <w:t>3</w:t>
            </w:r>
          </w:p>
        </w:tc>
      </w:tr>
    </w:tbl>
    <w:p w14:paraId="7791EF79" w14:textId="77777777" w:rsidR="0083397D" w:rsidRPr="00B30F8E" w:rsidRDefault="0083397D" w:rsidP="0083397D">
      <w:pPr>
        <w:pStyle w:val="Body"/>
        <w:ind w:left="720"/>
        <w:rPr>
          <w:sz w:val="22"/>
          <w:szCs w:val="22"/>
        </w:rPr>
      </w:pPr>
    </w:p>
    <w:p w14:paraId="53B70DD4" w14:textId="58C512D5" w:rsidR="00EA02D4" w:rsidRPr="00B30F8E" w:rsidRDefault="00794D6D" w:rsidP="009311AB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 xml:space="preserve">(RK 5) </w:t>
      </w:r>
      <w:r w:rsidR="0083397D">
        <w:rPr>
          <w:sz w:val="22"/>
          <w:szCs w:val="22"/>
        </w:rPr>
        <w:t xml:space="preserve">What are the diameters of the </w:t>
      </w:r>
      <w:r w:rsidR="00E63F21">
        <w:rPr>
          <w:sz w:val="22"/>
          <w:szCs w:val="22"/>
        </w:rPr>
        <w:t xml:space="preserve">largest and smallest </w:t>
      </w:r>
      <w:r w:rsidR="0083397D">
        <w:rPr>
          <w:sz w:val="22"/>
          <w:szCs w:val="22"/>
        </w:rPr>
        <w:t>holes shown?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37"/>
        <w:gridCol w:w="4608"/>
      </w:tblGrid>
      <w:tr w:rsidR="0083397D" w14:paraId="728A5316" w14:textId="77777777" w:rsidTr="00A20485">
        <w:trPr>
          <w:trHeight w:val="230"/>
        </w:trPr>
        <w:tc>
          <w:tcPr>
            <w:tcW w:w="3537" w:type="dxa"/>
          </w:tcPr>
          <w:p w14:paraId="1FF426DC" w14:textId="4E72B8ED" w:rsidR="0083397D" w:rsidRDefault="0083397D" w:rsidP="0083397D">
            <w:pPr>
              <w:pStyle w:val="Body"/>
              <w:numPr>
                <w:ilvl w:val="0"/>
                <w:numId w:val="3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Largest hole diameter =</w:t>
            </w:r>
          </w:p>
        </w:tc>
        <w:tc>
          <w:tcPr>
            <w:tcW w:w="4608" w:type="dxa"/>
          </w:tcPr>
          <w:p w14:paraId="74837772" w14:textId="1E238ABF" w:rsidR="0083397D" w:rsidRDefault="0083397D" w:rsidP="0083397D">
            <w:pPr>
              <w:pStyle w:val="Responses"/>
            </w:pPr>
            <w:r>
              <w:t>16 mm</w:t>
            </w:r>
          </w:p>
        </w:tc>
      </w:tr>
      <w:tr w:rsidR="0083397D" w14:paraId="68EF753F" w14:textId="77777777" w:rsidTr="00A20485">
        <w:trPr>
          <w:trHeight w:val="334"/>
        </w:trPr>
        <w:tc>
          <w:tcPr>
            <w:tcW w:w="3537" w:type="dxa"/>
          </w:tcPr>
          <w:p w14:paraId="3FA26ACE" w14:textId="6B80C407" w:rsidR="0083397D" w:rsidRDefault="0083397D" w:rsidP="0083397D">
            <w:pPr>
              <w:pStyle w:val="Body"/>
              <w:numPr>
                <w:ilvl w:val="0"/>
                <w:numId w:val="3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Smallest hole diameter =</w:t>
            </w:r>
          </w:p>
        </w:tc>
        <w:tc>
          <w:tcPr>
            <w:tcW w:w="4608" w:type="dxa"/>
          </w:tcPr>
          <w:p w14:paraId="54E82565" w14:textId="7B0B0AD6" w:rsidR="0083397D" w:rsidRDefault="0083397D" w:rsidP="00896D17">
            <w:pPr>
              <w:pStyle w:val="Responses"/>
              <w:numPr>
                <w:ilvl w:val="0"/>
                <w:numId w:val="37"/>
              </w:numPr>
            </w:pPr>
            <w:r>
              <w:t>m</w:t>
            </w:r>
            <w:r w:rsidR="00902581">
              <w:t>m</w:t>
            </w:r>
          </w:p>
        </w:tc>
      </w:tr>
    </w:tbl>
    <w:p w14:paraId="19F42988" w14:textId="27A6CFC0" w:rsidR="00EA02D4" w:rsidRDefault="00EA02D4" w:rsidP="00EA02D4">
      <w:pPr>
        <w:pStyle w:val="Body"/>
        <w:tabs>
          <w:tab w:val="decimal" w:leader="underscore" w:pos="9070"/>
        </w:tabs>
        <w:spacing w:line="360" w:lineRule="auto"/>
      </w:pPr>
    </w:p>
    <w:p w14:paraId="6AD593F3" w14:textId="462F5829" w:rsidR="00896D17" w:rsidRPr="00B30F8E" w:rsidRDefault="00794D6D" w:rsidP="00896D17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 xml:space="preserve">(RK 5) </w:t>
      </w:r>
      <w:r w:rsidR="00896D17">
        <w:rPr>
          <w:sz w:val="22"/>
          <w:szCs w:val="22"/>
        </w:rPr>
        <w:t>What are the sloping lines called in SECTION AA?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896D17" w14:paraId="5466DEEE" w14:textId="77777777" w:rsidTr="00896D17">
        <w:trPr>
          <w:trHeight w:val="230"/>
        </w:trPr>
        <w:tc>
          <w:tcPr>
            <w:tcW w:w="8207" w:type="dxa"/>
          </w:tcPr>
          <w:p w14:paraId="2DF18ACF" w14:textId="3735DF77" w:rsidR="00896D17" w:rsidRDefault="00896D17" w:rsidP="00896D17">
            <w:pPr>
              <w:pStyle w:val="Responses"/>
            </w:pPr>
            <w:r>
              <w:t>Cross Hatching</w:t>
            </w:r>
          </w:p>
        </w:tc>
      </w:tr>
    </w:tbl>
    <w:p w14:paraId="4CA36D05" w14:textId="77777777" w:rsidR="007970B3" w:rsidRDefault="007970B3" w:rsidP="007970B3">
      <w:pPr>
        <w:pStyle w:val="Body"/>
        <w:ind w:left="720"/>
        <w:rPr>
          <w:sz w:val="22"/>
          <w:szCs w:val="22"/>
        </w:rPr>
      </w:pPr>
    </w:p>
    <w:p w14:paraId="4186D716" w14:textId="52E96781" w:rsidR="007970B3" w:rsidRDefault="00794D6D" w:rsidP="007970B3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 xml:space="preserve">(RK 5) </w:t>
      </w:r>
      <w:r w:rsidR="007970B3">
        <w:rPr>
          <w:sz w:val="22"/>
          <w:szCs w:val="22"/>
        </w:rPr>
        <w:t>What is the distance from the left hand edge of the bracket to the centreline of the first hole?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7970B3" w14:paraId="5CDD3FA3" w14:textId="77777777" w:rsidTr="00A20485">
        <w:trPr>
          <w:trHeight w:val="230"/>
        </w:trPr>
        <w:tc>
          <w:tcPr>
            <w:tcW w:w="8207" w:type="dxa"/>
          </w:tcPr>
          <w:p w14:paraId="7A8F0C71" w14:textId="1FBD5AC3" w:rsidR="007970B3" w:rsidRDefault="007970B3" w:rsidP="007A2169">
            <w:pPr>
              <w:pStyle w:val="Responses"/>
            </w:pPr>
            <w:r>
              <w:t>100-55</w:t>
            </w:r>
            <w:r w:rsidR="007A2169">
              <w:t>/</w:t>
            </w:r>
            <w:r>
              <w:t>2 = 22.5 mm</w:t>
            </w:r>
          </w:p>
        </w:tc>
      </w:tr>
    </w:tbl>
    <w:p w14:paraId="59F9D0DE" w14:textId="77777777" w:rsidR="007970B3" w:rsidRPr="00B30F8E" w:rsidRDefault="007970B3" w:rsidP="007970B3">
      <w:pPr>
        <w:pStyle w:val="Body"/>
        <w:ind w:left="720"/>
        <w:rPr>
          <w:sz w:val="22"/>
          <w:szCs w:val="22"/>
        </w:rPr>
      </w:pPr>
    </w:p>
    <w:p w14:paraId="3BCEB21F" w14:textId="77777777" w:rsidR="00896D17" w:rsidRDefault="00896D17" w:rsidP="00896D17">
      <w:pPr>
        <w:pStyle w:val="Body"/>
        <w:tabs>
          <w:tab w:val="decimal" w:leader="underscore" w:pos="9070"/>
        </w:tabs>
        <w:spacing w:line="360" w:lineRule="auto"/>
        <w:sectPr w:rsidR="00896D17" w:rsidSect="00EA02D4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14:paraId="3C7FE504" w14:textId="77777777" w:rsidR="005570DB" w:rsidRDefault="002D5598" w:rsidP="00EA02D4">
      <w:pPr>
        <w:pStyle w:val="Body"/>
        <w:tabs>
          <w:tab w:val="decimal" w:leader="underscore" w:pos="9070"/>
        </w:tabs>
        <w:spacing w:line="360" w:lineRule="auto"/>
        <w:sectPr w:rsidR="005570DB" w:rsidSect="002D5598">
          <w:pgSz w:w="16838" w:h="11906" w:orient="landscape"/>
          <w:pgMar w:top="1418" w:right="1418" w:bottom="1418" w:left="1418" w:header="567" w:footer="454" w:gutter="0"/>
          <w:cols w:space="4253"/>
          <w:docGrid w:linePitch="360"/>
        </w:sectPr>
      </w:pPr>
      <w:r>
        <w:rPr>
          <w:noProof/>
          <w:lang w:eastAsia="en-AU"/>
        </w:rPr>
        <w:lastRenderedPageBreak/>
        <w:drawing>
          <wp:inline distT="0" distB="0" distL="0" distR="0" wp14:anchorId="2545F456" wp14:editId="4A1DE5A5">
            <wp:extent cx="8658225" cy="5759450"/>
            <wp:effectExtent l="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Bracket Drawing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5822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A1C6AE" w14:textId="3AFE3535" w:rsidR="005570DB" w:rsidRPr="000329C3" w:rsidRDefault="005570DB" w:rsidP="000329C3">
      <w:pPr>
        <w:pStyle w:val="Body"/>
        <w:rPr>
          <w:b/>
        </w:rPr>
      </w:pPr>
      <w:r w:rsidRPr="000329C3">
        <w:rPr>
          <w:b/>
        </w:rPr>
        <w:lastRenderedPageBreak/>
        <w:t>Refer to the Weld Symbol 1.0 Below and answer the following questions:</w:t>
      </w:r>
    </w:p>
    <w:p w14:paraId="454C037A" w14:textId="27A352C9" w:rsidR="005570DB" w:rsidRDefault="00A659D1" w:rsidP="005570DB">
      <w:pPr>
        <w:pStyle w:val="Body"/>
        <w:jc w:val="center"/>
        <w:rPr>
          <w:sz w:val="22"/>
          <w:szCs w:val="22"/>
        </w:rPr>
      </w:pPr>
      <w:r>
        <w:rPr>
          <w:noProof/>
          <w:sz w:val="22"/>
          <w:szCs w:val="22"/>
          <w:lang w:eastAsia="en-AU"/>
        </w:rPr>
        <w:drawing>
          <wp:inline distT="0" distB="0" distL="0" distR="0" wp14:anchorId="682E3FC4" wp14:editId="318F0B1B">
            <wp:extent cx="2647784" cy="2048772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303" cy="20553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7ED859" w14:textId="343B219B" w:rsidR="005570DB" w:rsidRDefault="00121B90" w:rsidP="005570DB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 xml:space="preserve">(RK 6) </w:t>
      </w:r>
      <w:r w:rsidR="005570DB">
        <w:rPr>
          <w:sz w:val="22"/>
          <w:szCs w:val="22"/>
        </w:rPr>
        <w:t>What type of weld goes on the same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5570DB" w14:paraId="5ADB04A6" w14:textId="77777777" w:rsidTr="00A20485">
        <w:trPr>
          <w:trHeight w:val="230"/>
        </w:trPr>
        <w:tc>
          <w:tcPr>
            <w:tcW w:w="8207" w:type="dxa"/>
          </w:tcPr>
          <w:p w14:paraId="79FC2974" w14:textId="77777777" w:rsidR="005570DB" w:rsidRDefault="005570DB" w:rsidP="00A20485">
            <w:pPr>
              <w:pStyle w:val="Responses"/>
            </w:pPr>
            <w:r>
              <w:t xml:space="preserve">Fillet Weld </w:t>
            </w:r>
          </w:p>
          <w:p w14:paraId="734FE397" w14:textId="26CF4E50" w:rsidR="000329C3" w:rsidRDefault="000329C3" w:rsidP="00A20485">
            <w:pPr>
              <w:pStyle w:val="Responses"/>
            </w:pPr>
          </w:p>
        </w:tc>
      </w:tr>
    </w:tbl>
    <w:p w14:paraId="324F6AA2" w14:textId="19FC1D54" w:rsidR="002D5598" w:rsidRDefault="00121B90" w:rsidP="005570DB">
      <w:pPr>
        <w:pStyle w:val="Body"/>
        <w:numPr>
          <w:ilvl w:val="0"/>
          <w:numId w:val="6"/>
        </w:numPr>
        <w:tabs>
          <w:tab w:val="decimal" w:leader="underscore" w:pos="9070"/>
        </w:tabs>
        <w:spacing w:line="360" w:lineRule="auto"/>
      </w:pPr>
      <w:r>
        <w:rPr>
          <w:sz w:val="22"/>
          <w:szCs w:val="22"/>
        </w:rPr>
        <w:t xml:space="preserve">(RK 6) </w:t>
      </w:r>
      <w:r w:rsidR="005570DB">
        <w:t>What size is the weld on the same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5570DB" w14:paraId="0105E5E0" w14:textId="77777777" w:rsidTr="00A20485">
        <w:trPr>
          <w:trHeight w:val="230"/>
        </w:trPr>
        <w:tc>
          <w:tcPr>
            <w:tcW w:w="8207" w:type="dxa"/>
          </w:tcPr>
          <w:p w14:paraId="68B4FED8" w14:textId="77777777" w:rsidR="005570DB" w:rsidRDefault="00B46BCC" w:rsidP="00A20485">
            <w:pPr>
              <w:pStyle w:val="Responses"/>
            </w:pPr>
            <w:r>
              <w:t>10 mm</w:t>
            </w:r>
            <w:r w:rsidR="005570DB">
              <w:t xml:space="preserve"> </w:t>
            </w:r>
          </w:p>
          <w:p w14:paraId="4FDD8A0D" w14:textId="5927D8CC" w:rsidR="000329C3" w:rsidRDefault="000329C3" w:rsidP="00A20485">
            <w:pPr>
              <w:pStyle w:val="Responses"/>
            </w:pPr>
          </w:p>
        </w:tc>
      </w:tr>
    </w:tbl>
    <w:p w14:paraId="0C490DF4" w14:textId="10D09A45" w:rsidR="002D5598" w:rsidRDefault="00121B90" w:rsidP="005570DB">
      <w:pPr>
        <w:pStyle w:val="Body"/>
        <w:numPr>
          <w:ilvl w:val="0"/>
          <w:numId w:val="6"/>
        </w:numPr>
        <w:tabs>
          <w:tab w:val="decimal" w:leader="underscore" w:pos="9070"/>
        </w:tabs>
        <w:spacing w:line="360" w:lineRule="auto"/>
      </w:pPr>
      <w:r>
        <w:rPr>
          <w:sz w:val="22"/>
          <w:szCs w:val="22"/>
        </w:rPr>
        <w:t xml:space="preserve">(RK 6) </w:t>
      </w:r>
      <w:r w:rsidR="005570DB">
        <w:t>What is the length of the weld on the same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5570DB" w14:paraId="0C11066A" w14:textId="77777777" w:rsidTr="00A20485">
        <w:trPr>
          <w:trHeight w:val="230"/>
        </w:trPr>
        <w:tc>
          <w:tcPr>
            <w:tcW w:w="8207" w:type="dxa"/>
          </w:tcPr>
          <w:p w14:paraId="13C013D7" w14:textId="4562FF98" w:rsidR="005570DB" w:rsidRDefault="00A659D1" w:rsidP="00A20485">
            <w:pPr>
              <w:pStyle w:val="Responses"/>
            </w:pPr>
            <w:r>
              <w:t>50</w:t>
            </w:r>
            <w:r w:rsidR="00B46BCC">
              <w:t xml:space="preserve"> mm</w:t>
            </w:r>
            <w:r w:rsidR="005570DB">
              <w:t xml:space="preserve"> </w:t>
            </w:r>
          </w:p>
          <w:p w14:paraId="1B64FB7F" w14:textId="32CD9453" w:rsidR="000329C3" w:rsidRDefault="000329C3" w:rsidP="00A20485">
            <w:pPr>
              <w:pStyle w:val="Responses"/>
            </w:pPr>
          </w:p>
        </w:tc>
      </w:tr>
    </w:tbl>
    <w:p w14:paraId="3383BB58" w14:textId="6F797239" w:rsidR="005570DB" w:rsidRDefault="00121B90" w:rsidP="005570DB">
      <w:pPr>
        <w:pStyle w:val="Body"/>
        <w:numPr>
          <w:ilvl w:val="0"/>
          <w:numId w:val="6"/>
        </w:numPr>
        <w:tabs>
          <w:tab w:val="decimal" w:leader="underscore" w:pos="9070"/>
        </w:tabs>
        <w:spacing w:line="360" w:lineRule="auto"/>
      </w:pPr>
      <w:r>
        <w:rPr>
          <w:sz w:val="22"/>
          <w:szCs w:val="22"/>
        </w:rPr>
        <w:t xml:space="preserve">(RK 6) </w:t>
      </w:r>
      <w:r w:rsidR="005570DB">
        <w:t xml:space="preserve">What is </w:t>
      </w:r>
      <w:r w:rsidR="00B46BCC">
        <w:t>pitch distance</w:t>
      </w:r>
      <w:r w:rsidR="005570DB">
        <w:t xml:space="preserve"> between welds on the same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5570DB" w14:paraId="05980B95" w14:textId="77777777" w:rsidTr="00A20485">
        <w:trPr>
          <w:trHeight w:val="230"/>
        </w:trPr>
        <w:tc>
          <w:tcPr>
            <w:tcW w:w="8207" w:type="dxa"/>
          </w:tcPr>
          <w:p w14:paraId="0156BF58" w14:textId="3CEB0C0D" w:rsidR="005570DB" w:rsidRDefault="00A659D1" w:rsidP="00A20485">
            <w:pPr>
              <w:pStyle w:val="Responses"/>
            </w:pPr>
            <w:r>
              <w:t>1</w:t>
            </w:r>
            <w:r w:rsidR="00B46BCC">
              <w:t>50 mm</w:t>
            </w:r>
            <w:r w:rsidR="005570DB">
              <w:t xml:space="preserve"> </w:t>
            </w:r>
          </w:p>
          <w:p w14:paraId="2906D14C" w14:textId="4782D5F4" w:rsidR="000329C3" w:rsidRDefault="000329C3" w:rsidP="00A20485">
            <w:pPr>
              <w:pStyle w:val="Responses"/>
            </w:pPr>
          </w:p>
        </w:tc>
      </w:tr>
    </w:tbl>
    <w:p w14:paraId="4FA2198E" w14:textId="1AF2485B" w:rsidR="005570DB" w:rsidRDefault="00121B90" w:rsidP="005570DB">
      <w:pPr>
        <w:pStyle w:val="Body"/>
        <w:numPr>
          <w:ilvl w:val="0"/>
          <w:numId w:val="6"/>
        </w:numPr>
        <w:tabs>
          <w:tab w:val="decimal" w:leader="underscore" w:pos="9070"/>
        </w:tabs>
        <w:spacing w:line="360" w:lineRule="auto"/>
      </w:pPr>
      <w:r>
        <w:rPr>
          <w:sz w:val="22"/>
          <w:szCs w:val="22"/>
        </w:rPr>
        <w:t xml:space="preserve">(RK 6) </w:t>
      </w:r>
      <w:r w:rsidR="00B46BCC">
        <w:t>How is the plate prepared on the other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B46BCC" w14:paraId="702C424D" w14:textId="77777777" w:rsidTr="00A20485">
        <w:trPr>
          <w:trHeight w:val="230"/>
        </w:trPr>
        <w:tc>
          <w:tcPr>
            <w:tcW w:w="8207" w:type="dxa"/>
          </w:tcPr>
          <w:p w14:paraId="0FC1B4BA" w14:textId="77777777" w:rsidR="00B46BCC" w:rsidRDefault="00B46BCC" w:rsidP="00A20485">
            <w:pPr>
              <w:pStyle w:val="Responses"/>
            </w:pPr>
            <w:r>
              <w:t xml:space="preserve">Single Bevel Butt  </w:t>
            </w:r>
          </w:p>
          <w:p w14:paraId="7E5A7AF7" w14:textId="5993A22E" w:rsidR="000329C3" w:rsidRDefault="000329C3" w:rsidP="00A20485">
            <w:pPr>
              <w:pStyle w:val="Responses"/>
            </w:pPr>
          </w:p>
        </w:tc>
      </w:tr>
    </w:tbl>
    <w:p w14:paraId="19B61918" w14:textId="54F72151" w:rsidR="00B46BCC" w:rsidRDefault="00121B90" w:rsidP="00B46BCC">
      <w:pPr>
        <w:pStyle w:val="Body"/>
        <w:numPr>
          <w:ilvl w:val="0"/>
          <w:numId w:val="6"/>
        </w:numPr>
        <w:tabs>
          <w:tab w:val="decimal" w:leader="underscore" w:pos="9070"/>
        </w:tabs>
        <w:spacing w:line="360" w:lineRule="auto"/>
      </w:pPr>
      <w:r>
        <w:rPr>
          <w:sz w:val="22"/>
          <w:szCs w:val="22"/>
        </w:rPr>
        <w:t xml:space="preserve">(RK 6) </w:t>
      </w:r>
      <w:r w:rsidR="00B46BCC">
        <w:t>How is the weld finished on the other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B46BCC" w14:paraId="42EEDF1A" w14:textId="77777777" w:rsidTr="00A20485">
        <w:trPr>
          <w:trHeight w:val="230"/>
        </w:trPr>
        <w:tc>
          <w:tcPr>
            <w:tcW w:w="8207" w:type="dxa"/>
          </w:tcPr>
          <w:p w14:paraId="31904DE5" w14:textId="77777777" w:rsidR="00B46BCC" w:rsidRDefault="00A20485" w:rsidP="00A20485">
            <w:pPr>
              <w:pStyle w:val="Responses"/>
            </w:pPr>
            <w:r>
              <w:t xml:space="preserve">Approximately </w:t>
            </w:r>
            <w:r w:rsidR="00B46BCC">
              <w:t xml:space="preserve">Flush Finish  </w:t>
            </w:r>
          </w:p>
          <w:p w14:paraId="5811EE46" w14:textId="04BBBEB8" w:rsidR="000329C3" w:rsidRDefault="000329C3" w:rsidP="00A20485">
            <w:pPr>
              <w:pStyle w:val="Responses"/>
            </w:pPr>
          </w:p>
        </w:tc>
      </w:tr>
    </w:tbl>
    <w:p w14:paraId="36B6FD41" w14:textId="1E91D066" w:rsidR="002D5598" w:rsidRDefault="002D5598" w:rsidP="00EA02D4">
      <w:pPr>
        <w:pStyle w:val="Body"/>
        <w:tabs>
          <w:tab w:val="decimal" w:leader="underscore" w:pos="9070"/>
        </w:tabs>
        <w:spacing w:line="360" w:lineRule="auto"/>
      </w:pPr>
    </w:p>
    <w:p w14:paraId="5AF4A661" w14:textId="62F25348" w:rsidR="002D5598" w:rsidRDefault="002D5598" w:rsidP="00EA02D4">
      <w:pPr>
        <w:pStyle w:val="Body"/>
        <w:tabs>
          <w:tab w:val="decimal" w:leader="underscore" w:pos="9070"/>
        </w:tabs>
        <w:spacing w:line="360" w:lineRule="auto"/>
      </w:pPr>
    </w:p>
    <w:p w14:paraId="46A32201" w14:textId="77777777" w:rsidR="009E0038" w:rsidRDefault="009E0038" w:rsidP="009E0038">
      <w:pPr>
        <w:pStyle w:val="Heading2"/>
      </w:pPr>
      <w:r w:rsidRPr="000412B1">
        <w:t>Part 4: Assessment Feedback</w:t>
      </w:r>
    </w:p>
    <w:p w14:paraId="7B5C64EA" w14:textId="77777777" w:rsidR="009E0038" w:rsidRDefault="009E0038" w:rsidP="009E0038">
      <w:pPr>
        <w:rPr>
          <w:i/>
          <w:color w:val="808080" w:themeColor="background1" w:themeShade="80"/>
          <w:sz w:val="22"/>
          <w:szCs w:val="22"/>
          <w:lang w:eastAsia="en-AU"/>
        </w:rPr>
      </w:pPr>
      <w:r w:rsidRPr="002C058F">
        <w:rPr>
          <w:i/>
          <w:color w:val="808080" w:themeColor="background1" w:themeShade="80"/>
          <w:sz w:val="22"/>
          <w:szCs w:val="22"/>
          <w:lang w:eastAsia="en-AU"/>
        </w:rPr>
        <w:t xml:space="preserve">NOTE: This section </w:t>
      </w:r>
      <w:r w:rsidRPr="002C058F">
        <w:rPr>
          <w:b/>
          <w:i/>
          <w:color w:val="808080" w:themeColor="background1" w:themeShade="80"/>
          <w:sz w:val="22"/>
          <w:szCs w:val="22"/>
          <w:u w:val="single"/>
          <w:lang w:eastAsia="en-AU"/>
        </w:rPr>
        <w:t>must</w:t>
      </w:r>
      <w:r w:rsidRPr="002C058F">
        <w:rPr>
          <w:i/>
          <w:color w:val="808080" w:themeColor="background1" w:themeShade="80"/>
          <w:sz w:val="22"/>
          <w:szCs w:val="22"/>
          <w:lang w:eastAsia="en-AU"/>
        </w:rPr>
        <w:t xml:space="preserve"> have the assessor signature and student signature to complete the feedback.</w:t>
      </w:r>
    </w:p>
    <w:p w14:paraId="22985C12" w14:textId="77777777" w:rsidR="009E0038" w:rsidRDefault="009E0038" w:rsidP="009E0038">
      <w:pPr>
        <w:pStyle w:val="Heading3"/>
      </w:pPr>
      <w:r>
        <w:t>Assessment outcome</w:t>
      </w:r>
    </w:p>
    <w:p w14:paraId="4A10EA24" w14:textId="77777777" w:rsidR="009E0038" w:rsidRDefault="00884903" w:rsidP="009E0038">
      <w:sdt>
        <w:sdtPr>
          <w:id w:val="-23116498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E0038">
            <w:rPr>
              <w:rFonts w:ascii="MS Gothic" w:eastAsia="MS Gothic" w:hAnsi="MS Gothic" w:hint="eastAsia"/>
            </w:rPr>
            <w:t>☐</w:t>
          </w:r>
        </w:sdtContent>
      </w:sdt>
      <w:r w:rsidR="009E0038">
        <w:t xml:space="preserve"> Satisfactory</w:t>
      </w:r>
    </w:p>
    <w:p w14:paraId="05F34B7C" w14:textId="77777777" w:rsidR="009E0038" w:rsidRPr="00A7239E" w:rsidRDefault="00884903" w:rsidP="009E0038">
      <w:pPr>
        <w:rPr>
          <w:lang w:eastAsia="en-AU"/>
        </w:rPr>
      </w:pPr>
      <w:sdt>
        <w:sdtPr>
          <w:id w:val="35608454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E0038">
            <w:rPr>
              <w:rFonts w:ascii="MS Gothic" w:eastAsia="MS Gothic" w:hAnsi="MS Gothic" w:hint="eastAsia"/>
            </w:rPr>
            <w:t>☐</w:t>
          </w:r>
        </w:sdtContent>
      </w:sdt>
      <w:r w:rsidR="009E0038">
        <w:t xml:space="preserve"> Unsatisfactory</w:t>
      </w:r>
    </w:p>
    <w:p w14:paraId="61A396CE" w14:textId="77777777" w:rsidR="009E0038" w:rsidRDefault="009E0038" w:rsidP="009E0038">
      <w:pPr>
        <w:pStyle w:val="Heading3"/>
      </w:pPr>
      <w:r>
        <w:t>Assessor Feedback</w:t>
      </w:r>
    </w:p>
    <w:p w14:paraId="5BDD56F8" w14:textId="77777777" w:rsidR="009E0038" w:rsidRDefault="00884903" w:rsidP="009E0038">
      <w:pPr>
        <w:rPr>
          <w:sz w:val="22"/>
          <w:szCs w:val="22"/>
        </w:rPr>
      </w:pPr>
      <w:sdt>
        <w:sdtPr>
          <w:id w:val="214190657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E0038">
            <w:rPr>
              <w:rFonts w:ascii="MS Gothic" w:eastAsia="MS Gothic" w:hAnsi="MS Gothic" w:hint="eastAsia"/>
            </w:rPr>
            <w:t>☐</w:t>
          </w:r>
        </w:sdtContent>
      </w:sdt>
      <w:r w:rsidR="009E0038">
        <w:t xml:space="preserve"> Was the assessment event successfully completed?</w:t>
      </w:r>
    </w:p>
    <w:p w14:paraId="555E44C7" w14:textId="77777777" w:rsidR="009E0038" w:rsidRDefault="00884903" w:rsidP="009E0038">
      <w:pPr>
        <w:rPr>
          <w:sz w:val="22"/>
          <w:szCs w:val="22"/>
        </w:rPr>
      </w:pPr>
      <w:sdt>
        <w:sdtPr>
          <w:id w:val="-111844921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E0038">
            <w:rPr>
              <w:rFonts w:ascii="MS Gothic" w:eastAsia="MS Gothic" w:hAnsi="MS Gothic" w:hint="eastAsia"/>
            </w:rPr>
            <w:t>☐</w:t>
          </w:r>
        </w:sdtContent>
      </w:sdt>
      <w:r w:rsidR="009E0038">
        <w:t xml:space="preserve"> If no, was the resubmission/re-assessment successfully completed?</w:t>
      </w:r>
    </w:p>
    <w:p w14:paraId="1C817A96" w14:textId="77777777" w:rsidR="009E0038" w:rsidRPr="00A7239E" w:rsidRDefault="00884903" w:rsidP="009E0038">
      <w:sdt>
        <w:sdtPr>
          <w:id w:val="2849312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E0038">
            <w:rPr>
              <w:rFonts w:ascii="MS Gothic" w:eastAsia="MS Gothic" w:hAnsi="MS Gothic" w:hint="eastAsia"/>
            </w:rPr>
            <w:t>☐</w:t>
          </w:r>
        </w:sdtContent>
      </w:sdt>
      <w:r w:rsidR="009E0038">
        <w:t xml:space="preserve"> Was reasonable adjustment in place for this assessment event?</w:t>
      </w:r>
      <w:r w:rsidR="009E0038">
        <w:br/>
      </w:r>
      <w:r w:rsidR="009E0038">
        <w:rPr>
          <w:i/>
          <w:color w:val="A6A6A6" w:themeColor="background1" w:themeShade="A6"/>
        </w:rPr>
        <w:t>If yes, ensure it is detailed on the assessment document.</w:t>
      </w:r>
    </w:p>
    <w:p w14:paraId="2E487C5F" w14:textId="77777777" w:rsidR="009E0038" w:rsidRDefault="009E0038" w:rsidP="009E003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i/>
          <w:color w:val="808080" w:themeColor="background1" w:themeShade="80"/>
          <w:sz w:val="22"/>
          <w:szCs w:val="22"/>
          <w:lang w:eastAsia="en-AU"/>
        </w:rPr>
      </w:pPr>
      <w:r>
        <w:t>Comments:</w:t>
      </w:r>
    </w:p>
    <w:p w14:paraId="2DD824FA" w14:textId="77777777" w:rsidR="009E0038" w:rsidRPr="00A7239E" w:rsidRDefault="009E0038" w:rsidP="009E003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580F43D7" w14:textId="77777777" w:rsidR="009E0038" w:rsidRDefault="009E0038" w:rsidP="009E0038">
      <w:pPr>
        <w:pStyle w:val="Heading3"/>
        <w:rPr>
          <w:i/>
          <w:color w:val="808080" w:themeColor="background1" w:themeShade="80"/>
        </w:rPr>
      </w:pPr>
      <w:r>
        <w:t>Assessor name, signature and date:</w:t>
      </w:r>
    </w:p>
    <w:p w14:paraId="5CAA71B6" w14:textId="77777777" w:rsidR="009E0038" w:rsidRDefault="009E0038" w:rsidP="009E003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1D92E75" w14:textId="77777777" w:rsidR="009E0038" w:rsidRPr="00A7239E" w:rsidRDefault="009E0038" w:rsidP="009E003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53D80217" w14:textId="77777777" w:rsidR="009E0038" w:rsidRDefault="009E0038" w:rsidP="009E0038">
      <w:pPr>
        <w:pStyle w:val="Heading3"/>
        <w:rPr>
          <w:i/>
          <w:color w:val="808080" w:themeColor="background1" w:themeShade="80"/>
        </w:rPr>
      </w:pPr>
      <w:r w:rsidRPr="00492E16">
        <w:t>Student acknowledgement of assessment outcome</w:t>
      </w:r>
    </w:p>
    <w:p w14:paraId="20D5000D" w14:textId="77777777" w:rsidR="009E0038" w:rsidRDefault="009E0038" w:rsidP="009E003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r>
        <w:t>Would you like to make any comments about this assessment?</w:t>
      </w:r>
    </w:p>
    <w:p w14:paraId="266FC871" w14:textId="77777777" w:rsidR="009E0038" w:rsidRPr="00A7239E" w:rsidRDefault="009E0038" w:rsidP="009E003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29696919" w14:textId="77777777" w:rsidR="009E0038" w:rsidRDefault="009E0038" w:rsidP="009E0038">
      <w:pPr>
        <w:pStyle w:val="Heading3"/>
        <w:rPr>
          <w:i/>
          <w:color w:val="808080" w:themeColor="background1" w:themeShade="80"/>
        </w:rPr>
      </w:pPr>
      <w:r w:rsidRPr="00492E16">
        <w:t>Student name, signature and date</w:t>
      </w:r>
    </w:p>
    <w:p w14:paraId="4BF1B9F3" w14:textId="77777777" w:rsidR="009E0038" w:rsidRDefault="009E0038" w:rsidP="009E003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3777F43" w14:textId="77777777" w:rsidR="009E0038" w:rsidRPr="00A7239E" w:rsidRDefault="009E0038" w:rsidP="009E003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6A59FAF7" w14:textId="77777777" w:rsidR="009E0038" w:rsidRPr="000D179A" w:rsidRDefault="009E0038" w:rsidP="009E0038">
      <w:pPr>
        <w:jc w:val="center"/>
        <w:rPr>
          <w:b/>
          <w:i/>
          <w:lang w:eastAsia="en-AU"/>
        </w:rPr>
      </w:pPr>
      <w:r w:rsidRPr="000D179A">
        <w:rPr>
          <w:b/>
          <w:i/>
          <w:lang w:eastAsia="en-AU"/>
        </w:rPr>
        <w:t>NOTE:</w:t>
      </w:r>
      <w:r>
        <w:rPr>
          <w:b/>
          <w:i/>
          <w:lang w:eastAsia="en-AU"/>
        </w:rPr>
        <w:t xml:space="preserve"> </w:t>
      </w:r>
      <w:r w:rsidRPr="000D179A">
        <w:rPr>
          <w:b/>
          <w:i/>
          <w:lang w:eastAsia="en-AU"/>
        </w:rPr>
        <w:t>Make sure you have written your name at the bottom of each page of your submission before attaching the cover sheet and submitting to your assessor for marking.</w:t>
      </w:r>
    </w:p>
    <w:p w14:paraId="0571E97F" w14:textId="77777777" w:rsidR="009E0038" w:rsidRPr="00FC48B2" w:rsidRDefault="009E0038" w:rsidP="00EA02D4">
      <w:pPr>
        <w:pStyle w:val="Body"/>
        <w:tabs>
          <w:tab w:val="decimal" w:leader="underscore" w:pos="9070"/>
        </w:tabs>
        <w:spacing w:line="360" w:lineRule="auto"/>
      </w:pPr>
    </w:p>
    <w:sectPr w:rsidR="009E0038" w:rsidRPr="00FC48B2" w:rsidSect="005570DB">
      <w:pgSz w:w="11906" w:h="16838"/>
      <w:pgMar w:top="1418" w:right="1418" w:bottom="1418" w:left="1418" w:header="567" w:footer="454" w:gutter="0"/>
      <w:cols w:space="425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0EF7A3" w14:textId="77777777" w:rsidR="00123840" w:rsidRDefault="00123840">
      <w:pPr>
        <w:spacing w:before="0" w:after="0" w:line="240" w:lineRule="auto"/>
      </w:pPr>
      <w:r>
        <w:separator/>
      </w:r>
    </w:p>
  </w:endnote>
  <w:endnote w:type="continuationSeparator" w:id="0">
    <w:p w14:paraId="22739301" w14:textId="77777777" w:rsidR="00123840" w:rsidRDefault="00123840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605A54" w14:textId="77777777" w:rsidR="00123840" w:rsidRPr="004820C4" w:rsidRDefault="00123840" w:rsidP="00EA02D4">
    <w:pPr>
      <w:pStyle w:val="Footer-DocumentTitleLeft"/>
    </w:pPr>
  </w:p>
  <w:p w14:paraId="3E76237B" w14:textId="77777777" w:rsidR="00123840" w:rsidRDefault="00123840" w:rsidP="00EA02D4">
    <w:pPr>
      <w:pStyle w:val="Footer-DocumentTitleLeft"/>
    </w:pPr>
    <w:r w:rsidRPr="00A1234A">
      <w:t>© 2011 Department of Education and Communities</w:t>
    </w:r>
    <w:r>
      <w:t>, TAFE NSW eLearning Hub</w:t>
    </w:r>
    <w:r w:rsidRPr="00A1234A">
      <w:t xml:space="preserve"> | </w:t>
    </w:r>
    <w:r w:rsidRPr="00A1234A">
      <w:rPr>
        <w:b/>
      </w:rPr>
      <w:t>Version: 0.0</w:t>
    </w:r>
    <w:r>
      <w:t xml:space="preserve"> </w:t>
    </w:r>
    <w:r w:rsidRPr="00A1234A">
      <w:t xml:space="preserve">| </w:t>
    </w:r>
    <w:r w:rsidRPr="00A1234A">
      <w:rPr>
        <w:b/>
      </w:rPr>
      <w:t>Created: dd/mm/2011</w:t>
    </w:r>
  </w:p>
  <w:p w14:paraId="553BECCA" w14:textId="77777777" w:rsidR="00123840" w:rsidRPr="0006452B" w:rsidRDefault="00123840" w:rsidP="00EA02D4"/>
  <w:p w14:paraId="76F7E9AE" w14:textId="77777777" w:rsidR="00123840" w:rsidRDefault="00123840" w:rsidP="00EA02D4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CE898" w14:textId="77777777" w:rsidR="00123840" w:rsidRDefault="00123840" w:rsidP="006D5BE3">
    <w:pPr>
      <w:pStyle w:val="Bodyfooter"/>
      <w:tabs>
        <w:tab w:val="left" w:pos="2596"/>
      </w:tabs>
    </w:pPr>
    <w:r w:rsidRPr="008D467A">
      <w:t>Document title</w:t>
    </w:r>
    <w:r>
      <w:t xml:space="preserve">: </w:t>
    </w:r>
    <w:sdt>
      <w:sdtPr>
        <w:alias w:val="Title"/>
        <w:id w:val="-1635013972"/>
        <w:placeholder>
          <w:docPart w:val="05D17F34CE54431B95CF0569603981A4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MEM09002B_MG_Kn_1of2</w:t>
        </w:r>
      </w:sdtContent>
    </w:sdt>
    <w:r w:rsidRPr="008D467A">
      <w:tab/>
    </w:r>
  </w:p>
  <w:p w14:paraId="0AE5969B" w14:textId="1F69261F" w:rsidR="00123840" w:rsidRDefault="00123840" w:rsidP="006D5BE3">
    <w:pPr>
      <w:pStyle w:val="Bodyfooter"/>
      <w:tabs>
        <w:tab w:val="left" w:pos="2596"/>
      </w:tabs>
      <w:rPr>
        <w:noProof/>
      </w:rPr>
    </w:pPr>
    <w:r>
      <w:t>Resource ID: MRS_18_04_</w:t>
    </w:r>
    <w:r w:rsidRPr="006D5BE3">
      <w:t xml:space="preserve"> </w:t>
    </w:r>
    <w:sdt>
      <w:sdtPr>
        <w:alias w:val="Title"/>
        <w:id w:val="-1487475274"/>
        <w:placeholder>
          <w:docPart w:val="39B6362BA42044CE84D6E46C97BEBF92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MEM09002B_MG_Kn_1of2</w:t>
        </w:r>
      </w:sdtContent>
    </w:sdt>
    <w:r>
      <w:tab/>
    </w:r>
    <w:r w:rsidRPr="008D467A"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 w:rsidR="00884903">
      <w:rPr>
        <w:noProof/>
      </w:rPr>
      <w:t>4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884903">
      <w:rPr>
        <w:noProof/>
      </w:rPr>
      <w:t>21</w:t>
    </w:r>
    <w:r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A36126" w14:textId="77777777" w:rsidR="00123840" w:rsidRPr="008D467A" w:rsidRDefault="00123840" w:rsidP="00EA02D4">
    <w:pPr>
      <w:pStyle w:val="Bodyfooter"/>
    </w:pPr>
    <w:r w:rsidRPr="008D467A">
      <w:t>Document title</w:t>
    </w:r>
    <w:r w:rsidRPr="008D467A">
      <w:tab/>
      <w:t>Version 1.0</w:t>
    </w:r>
    <w:r w:rsidRPr="008D467A">
      <w:tab/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>
      <w:rPr>
        <w:noProof/>
      </w:rPr>
      <w:t>1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>
      <w:rPr>
        <w:noProof/>
      </w:rPr>
      <w:t>3</w:t>
    </w:r>
    <w:r>
      <w:rPr>
        <w:noProof/>
      </w:rPr>
      <w:fldChar w:fldCharType="end"/>
    </w:r>
  </w:p>
  <w:p w14:paraId="57D2BA68" w14:textId="77777777" w:rsidR="00123840" w:rsidRPr="008948B1" w:rsidRDefault="00123840" w:rsidP="00EA02D4">
    <w:pPr>
      <w:pStyle w:val="Bodyfooter"/>
    </w:pPr>
    <w:r w:rsidRPr="008D467A">
      <w:t>Disclaimer:</w:t>
    </w:r>
    <w:r>
      <w:t xml:space="preserve"> </w:t>
    </w:r>
    <w:r w:rsidRPr="008D467A">
      <w:t>Printed copies of this document are regarded as uncontrolled.</w:t>
    </w:r>
    <w:r>
      <w:t xml:space="preserve"> </w:t>
    </w:r>
    <w:r w:rsidRPr="008D467A">
      <w:t>Please check to ensure this is the latest version.</w:t>
    </w:r>
  </w:p>
  <w:p w14:paraId="4A460C2F" w14:textId="77777777" w:rsidR="00123840" w:rsidRPr="00AA3155" w:rsidRDefault="00123840" w:rsidP="00EA02D4">
    <w:pPr>
      <w:pStyle w:val="Footer"/>
    </w:pPr>
  </w:p>
  <w:p w14:paraId="7C4E5032" w14:textId="77777777" w:rsidR="00123840" w:rsidRDefault="00123840" w:rsidP="00EA02D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2298D55" w14:textId="77777777" w:rsidR="00123840" w:rsidRDefault="00123840">
      <w:pPr>
        <w:spacing w:before="0" w:after="0" w:line="240" w:lineRule="auto"/>
      </w:pPr>
      <w:r>
        <w:separator/>
      </w:r>
    </w:p>
  </w:footnote>
  <w:footnote w:type="continuationSeparator" w:id="0">
    <w:p w14:paraId="25D79055" w14:textId="77777777" w:rsidR="00123840" w:rsidRDefault="00123840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6BE311" w14:textId="77777777" w:rsidR="00123840" w:rsidRDefault="00123840" w:rsidP="00EA02D4"/>
  <w:p w14:paraId="42F2C82F" w14:textId="77777777" w:rsidR="00123840" w:rsidRDefault="00123840" w:rsidP="00EA02D4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350B68" w14:textId="77777777" w:rsidR="00123840" w:rsidRDefault="00123840" w:rsidP="00EA02D4">
    <w:pPr>
      <w:pStyle w:val="Header-SectionTitle"/>
    </w:pPr>
    <w:r>
      <w:rPr>
        <w:noProof/>
        <w:lang w:eastAsia="en-AU"/>
      </w:rPr>
      <w:tab/>
    </w:r>
    <w:r>
      <w:rPr>
        <w:noProof/>
        <w:lang w:eastAsia="en-AU"/>
      </w:rPr>
      <w:drawing>
        <wp:inline distT="0" distB="0" distL="0" distR="0" wp14:anchorId="63F7D42A" wp14:editId="35934A71">
          <wp:extent cx="1591359" cy="397840"/>
          <wp:effectExtent l="0" t="0" r="0" b="2540"/>
          <wp:docPr id="2" name="Picture 2" descr="NSW Government: TAFE NS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TAFE NSW NEW WARATAH LOCKUP NOV 2017 CMY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8760" cy="4621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en-AU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0AFF57" w14:textId="77777777" w:rsidR="00123840" w:rsidRDefault="00123840" w:rsidP="00EA02D4">
    <w:pPr>
      <w:pStyle w:val="Header"/>
    </w:pPr>
  </w:p>
  <w:p w14:paraId="17F285EC" w14:textId="77777777" w:rsidR="00123840" w:rsidRDefault="00123840" w:rsidP="00EA02D4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4A2458"/>
    <w:multiLevelType w:val="hybridMultilevel"/>
    <w:tmpl w:val="1F1607E8"/>
    <w:lvl w:ilvl="0" w:tplc="CE82E992">
      <w:start w:val="1"/>
      <w:numFmt w:val="lowerLetter"/>
      <w:lvlText w:val="(%1)"/>
      <w:lvlJc w:val="left"/>
      <w:pPr>
        <w:ind w:left="405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125" w:hanging="360"/>
      </w:pPr>
    </w:lvl>
    <w:lvl w:ilvl="2" w:tplc="0C09001B" w:tentative="1">
      <w:start w:val="1"/>
      <w:numFmt w:val="lowerRoman"/>
      <w:lvlText w:val="%3."/>
      <w:lvlJc w:val="right"/>
      <w:pPr>
        <w:ind w:left="1845" w:hanging="180"/>
      </w:pPr>
    </w:lvl>
    <w:lvl w:ilvl="3" w:tplc="0C09000F" w:tentative="1">
      <w:start w:val="1"/>
      <w:numFmt w:val="decimal"/>
      <w:lvlText w:val="%4."/>
      <w:lvlJc w:val="left"/>
      <w:pPr>
        <w:ind w:left="2565" w:hanging="360"/>
      </w:pPr>
    </w:lvl>
    <w:lvl w:ilvl="4" w:tplc="0C090019" w:tentative="1">
      <w:start w:val="1"/>
      <w:numFmt w:val="lowerLetter"/>
      <w:lvlText w:val="%5."/>
      <w:lvlJc w:val="left"/>
      <w:pPr>
        <w:ind w:left="3285" w:hanging="360"/>
      </w:pPr>
    </w:lvl>
    <w:lvl w:ilvl="5" w:tplc="0C09001B" w:tentative="1">
      <w:start w:val="1"/>
      <w:numFmt w:val="lowerRoman"/>
      <w:lvlText w:val="%6."/>
      <w:lvlJc w:val="right"/>
      <w:pPr>
        <w:ind w:left="4005" w:hanging="180"/>
      </w:pPr>
    </w:lvl>
    <w:lvl w:ilvl="6" w:tplc="0C09000F" w:tentative="1">
      <w:start w:val="1"/>
      <w:numFmt w:val="decimal"/>
      <w:lvlText w:val="%7."/>
      <w:lvlJc w:val="left"/>
      <w:pPr>
        <w:ind w:left="4725" w:hanging="360"/>
      </w:pPr>
    </w:lvl>
    <w:lvl w:ilvl="7" w:tplc="0C090019" w:tentative="1">
      <w:start w:val="1"/>
      <w:numFmt w:val="lowerLetter"/>
      <w:lvlText w:val="%8."/>
      <w:lvlJc w:val="left"/>
      <w:pPr>
        <w:ind w:left="5445" w:hanging="360"/>
      </w:pPr>
    </w:lvl>
    <w:lvl w:ilvl="8" w:tplc="0C0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" w15:restartNumberingAfterBreak="0">
    <w:nsid w:val="0FEB509D"/>
    <w:multiLevelType w:val="hybridMultilevel"/>
    <w:tmpl w:val="C7D6E560"/>
    <w:lvl w:ilvl="0" w:tplc="21A66592">
      <w:start w:val="1"/>
      <w:numFmt w:val="bullet"/>
      <w:pStyle w:val="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F6A3E8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DA02A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74DA3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70C6C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910695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AD41EF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CC5C4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892DD0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5334C4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24409C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202224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5D4062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990D8A"/>
    <w:multiLevelType w:val="hybridMultilevel"/>
    <w:tmpl w:val="DDEAD6C0"/>
    <w:lvl w:ilvl="0" w:tplc="F5DA4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76E1498" w:tentative="1">
      <w:start w:val="1"/>
      <w:numFmt w:val="lowerLetter"/>
      <w:lvlText w:val="%2."/>
      <w:lvlJc w:val="left"/>
      <w:pPr>
        <w:ind w:left="1440" w:hanging="360"/>
      </w:pPr>
    </w:lvl>
    <w:lvl w:ilvl="2" w:tplc="900231F4" w:tentative="1">
      <w:start w:val="1"/>
      <w:numFmt w:val="lowerRoman"/>
      <w:lvlText w:val="%3."/>
      <w:lvlJc w:val="right"/>
      <w:pPr>
        <w:ind w:left="2160" w:hanging="180"/>
      </w:pPr>
    </w:lvl>
    <w:lvl w:ilvl="3" w:tplc="A6C683B4" w:tentative="1">
      <w:start w:val="1"/>
      <w:numFmt w:val="decimal"/>
      <w:lvlText w:val="%4."/>
      <w:lvlJc w:val="left"/>
      <w:pPr>
        <w:ind w:left="2880" w:hanging="360"/>
      </w:pPr>
    </w:lvl>
    <w:lvl w:ilvl="4" w:tplc="0FD4B552" w:tentative="1">
      <w:start w:val="1"/>
      <w:numFmt w:val="lowerLetter"/>
      <w:lvlText w:val="%5."/>
      <w:lvlJc w:val="left"/>
      <w:pPr>
        <w:ind w:left="3600" w:hanging="360"/>
      </w:pPr>
    </w:lvl>
    <w:lvl w:ilvl="5" w:tplc="BB181F0E" w:tentative="1">
      <w:start w:val="1"/>
      <w:numFmt w:val="lowerRoman"/>
      <w:lvlText w:val="%6."/>
      <w:lvlJc w:val="right"/>
      <w:pPr>
        <w:ind w:left="4320" w:hanging="180"/>
      </w:pPr>
    </w:lvl>
    <w:lvl w:ilvl="6" w:tplc="C4907A74" w:tentative="1">
      <w:start w:val="1"/>
      <w:numFmt w:val="decimal"/>
      <w:lvlText w:val="%7."/>
      <w:lvlJc w:val="left"/>
      <w:pPr>
        <w:ind w:left="5040" w:hanging="360"/>
      </w:pPr>
    </w:lvl>
    <w:lvl w:ilvl="7" w:tplc="18A2606C" w:tentative="1">
      <w:start w:val="1"/>
      <w:numFmt w:val="lowerLetter"/>
      <w:lvlText w:val="%8."/>
      <w:lvlJc w:val="left"/>
      <w:pPr>
        <w:ind w:left="5760" w:hanging="360"/>
      </w:pPr>
    </w:lvl>
    <w:lvl w:ilvl="8" w:tplc="65EC838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4E1991"/>
    <w:multiLevelType w:val="hybridMultilevel"/>
    <w:tmpl w:val="DDEAD6C0"/>
    <w:lvl w:ilvl="0" w:tplc="F5DA4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76E1498" w:tentative="1">
      <w:start w:val="1"/>
      <w:numFmt w:val="lowerLetter"/>
      <w:lvlText w:val="%2."/>
      <w:lvlJc w:val="left"/>
      <w:pPr>
        <w:ind w:left="1440" w:hanging="360"/>
      </w:pPr>
    </w:lvl>
    <w:lvl w:ilvl="2" w:tplc="900231F4" w:tentative="1">
      <w:start w:val="1"/>
      <w:numFmt w:val="lowerRoman"/>
      <w:lvlText w:val="%3."/>
      <w:lvlJc w:val="right"/>
      <w:pPr>
        <w:ind w:left="2160" w:hanging="180"/>
      </w:pPr>
    </w:lvl>
    <w:lvl w:ilvl="3" w:tplc="A6C683B4" w:tentative="1">
      <w:start w:val="1"/>
      <w:numFmt w:val="decimal"/>
      <w:lvlText w:val="%4."/>
      <w:lvlJc w:val="left"/>
      <w:pPr>
        <w:ind w:left="2880" w:hanging="360"/>
      </w:pPr>
    </w:lvl>
    <w:lvl w:ilvl="4" w:tplc="0FD4B552" w:tentative="1">
      <w:start w:val="1"/>
      <w:numFmt w:val="lowerLetter"/>
      <w:lvlText w:val="%5."/>
      <w:lvlJc w:val="left"/>
      <w:pPr>
        <w:ind w:left="3600" w:hanging="360"/>
      </w:pPr>
    </w:lvl>
    <w:lvl w:ilvl="5" w:tplc="BB181F0E" w:tentative="1">
      <w:start w:val="1"/>
      <w:numFmt w:val="lowerRoman"/>
      <w:lvlText w:val="%6."/>
      <w:lvlJc w:val="right"/>
      <w:pPr>
        <w:ind w:left="4320" w:hanging="180"/>
      </w:pPr>
    </w:lvl>
    <w:lvl w:ilvl="6" w:tplc="C4907A74" w:tentative="1">
      <w:start w:val="1"/>
      <w:numFmt w:val="decimal"/>
      <w:lvlText w:val="%7."/>
      <w:lvlJc w:val="left"/>
      <w:pPr>
        <w:ind w:left="5040" w:hanging="360"/>
      </w:pPr>
    </w:lvl>
    <w:lvl w:ilvl="7" w:tplc="18A2606C" w:tentative="1">
      <w:start w:val="1"/>
      <w:numFmt w:val="lowerLetter"/>
      <w:lvlText w:val="%8."/>
      <w:lvlJc w:val="left"/>
      <w:pPr>
        <w:ind w:left="5760" w:hanging="360"/>
      </w:pPr>
    </w:lvl>
    <w:lvl w:ilvl="8" w:tplc="65EC838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75086C"/>
    <w:multiLevelType w:val="hybridMultilevel"/>
    <w:tmpl w:val="63AA0572"/>
    <w:lvl w:ilvl="0" w:tplc="F6B2BBE2">
      <w:start w:val="10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6E0502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BF0C0E"/>
    <w:multiLevelType w:val="hybridMultilevel"/>
    <w:tmpl w:val="5D829B2E"/>
    <w:lvl w:ilvl="0" w:tplc="E9A64D48">
      <w:start w:val="2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71C09C6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B615FA"/>
    <w:multiLevelType w:val="hybridMultilevel"/>
    <w:tmpl w:val="F2DA347E"/>
    <w:lvl w:ilvl="0" w:tplc="7C00871C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</w:rPr>
    </w:lvl>
    <w:lvl w:ilvl="1" w:tplc="C978B01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58699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0001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B385E0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E0A527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8D0FDA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57C373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9B6B0D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921298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F4D5F42"/>
    <w:multiLevelType w:val="multilevel"/>
    <w:tmpl w:val="F35E2522"/>
    <w:styleLink w:val="Body-ListNumbered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283"/>
      </w:pPr>
      <w:rPr>
        <w:rFonts w:hint="default"/>
        <w:color w:val="808080"/>
        <w:sz w:val="21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284"/>
      </w:pPr>
      <w:rPr>
        <w:rFonts w:hint="default"/>
        <w:color w:val="808080"/>
        <w:sz w:val="21"/>
      </w:rPr>
    </w:lvl>
    <w:lvl w:ilvl="2">
      <w:start w:val="1"/>
      <w:numFmt w:val="lowerRoman"/>
      <w:lvlText w:val="%3."/>
      <w:lvlJc w:val="left"/>
      <w:pPr>
        <w:tabs>
          <w:tab w:val="num" w:pos="1644"/>
        </w:tabs>
        <w:ind w:left="1644" w:hanging="226"/>
      </w:pPr>
      <w:rPr>
        <w:rFonts w:hint="default"/>
        <w:color w:val="808080"/>
        <w:sz w:val="21"/>
      </w:rPr>
    </w:lvl>
    <w:lvl w:ilvl="3">
      <w:start w:val="1"/>
      <w:numFmt w:val="decimal"/>
      <w:lvlText w:val="%4."/>
      <w:lvlJc w:val="left"/>
      <w:pPr>
        <w:tabs>
          <w:tab w:val="num" w:pos="1985"/>
        </w:tabs>
        <w:ind w:left="1985" w:hanging="284"/>
      </w:pPr>
      <w:rPr>
        <w:rFonts w:hint="default"/>
        <w:color w:val="808080"/>
        <w:sz w:val="21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  <w:color w:val="808080"/>
        <w:sz w:val="21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  <w:color w:val="808080"/>
        <w:sz w:val="21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  <w:color w:val="808080"/>
        <w:sz w:val="21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  <w:color w:val="808080"/>
        <w:sz w:val="21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  <w:color w:val="808080"/>
        <w:sz w:val="21"/>
        <w:szCs w:val="21"/>
      </w:rPr>
    </w:lvl>
  </w:abstractNum>
  <w:abstractNum w:abstractNumId="15" w15:restartNumberingAfterBreak="0">
    <w:nsid w:val="31264159"/>
    <w:multiLevelType w:val="hybridMultilevel"/>
    <w:tmpl w:val="667C43EC"/>
    <w:lvl w:ilvl="0" w:tplc="D3DE9A58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8A847774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2B1411EA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B64E6C96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1F5A2404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F926BDDA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D960FA96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164820F6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928B814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6" w15:restartNumberingAfterBreak="0">
    <w:nsid w:val="31C16C9B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9834A7"/>
    <w:multiLevelType w:val="hybridMultilevel"/>
    <w:tmpl w:val="D7D2374C"/>
    <w:lvl w:ilvl="0" w:tplc="0C09000F">
      <w:start w:val="1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AD3DEC"/>
    <w:multiLevelType w:val="hybridMultilevel"/>
    <w:tmpl w:val="37A0660C"/>
    <w:lvl w:ilvl="0" w:tplc="A3627760">
      <w:start w:val="1"/>
      <w:numFmt w:val="bullet"/>
      <w:pStyle w:val="Bulletslis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3AA0611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AB0902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9B0C07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A8A5AB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F0791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C7817C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17C568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AD4785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F40714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C76173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4D59A9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773C05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82B3FAE"/>
    <w:multiLevelType w:val="hybridMultilevel"/>
    <w:tmpl w:val="A89618B0"/>
    <w:lvl w:ilvl="0" w:tplc="3B5458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C6A0004" w:tentative="1">
      <w:start w:val="1"/>
      <w:numFmt w:val="lowerLetter"/>
      <w:lvlText w:val="%2."/>
      <w:lvlJc w:val="left"/>
      <w:pPr>
        <w:ind w:left="1440" w:hanging="360"/>
      </w:pPr>
    </w:lvl>
    <w:lvl w:ilvl="2" w:tplc="EDC4FC4A" w:tentative="1">
      <w:start w:val="1"/>
      <w:numFmt w:val="lowerRoman"/>
      <w:lvlText w:val="%3."/>
      <w:lvlJc w:val="right"/>
      <w:pPr>
        <w:ind w:left="2160" w:hanging="180"/>
      </w:pPr>
    </w:lvl>
    <w:lvl w:ilvl="3" w:tplc="470AC82C" w:tentative="1">
      <w:start w:val="1"/>
      <w:numFmt w:val="decimal"/>
      <w:lvlText w:val="%4."/>
      <w:lvlJc w:val="left"/>
      <w:pPr>
        <w:ind w:left="2880" w:hanging="360"/>
      </w:pPr>
    </w:lvl>
    <w:lvl w:ilvl="4" w:tplc="E240681C" w:tentative="1">
      <w:start w:val="1"/>
      <w:numFmt w:val="lowerLetter"/>
      <w:lvlText w:val="%5."/>
      <w:lvlJc w:val="left"/>
      <w:pPr>
        <w:ind w:left="3600" w:hanging="360"/>
      </w:pPr>
    </w:lvl>
    <w:lvl w:ilvl="5" w:tplc="78189648" w:tentative="1">
      <w:start w:val="1"/>
      <w:numFmt w:val="lowerRoman"/>
      <w:lvlText w:val="%6."/>
      <w:lvlJc w:val="right"/>
      <w:pPr>
        <w:ind w:left="4320" w:hanging="180"/>
      </w:pPr>
    </w:lvl>
    <w:lvl w:ilvl="6" w:tplc="B582B17E" w:tentative="1">
      <w:start w:val="1"/>
      <w:numFmt w:val="decimal"/>
      <w:lvlText w:val="%7."/>
      <w:lvlJc w:val="left"/>
      <w:pPr>
        <w:ind w:left="5040" w:hanging="360"/>
      </w:pPr>
    </w:lvl>
    <w:lvl w:ilvl="7" w:tplc="ADFC194E" w:tentative="1">
      <w:start w:val="1"/>
      <w:numFmt w:val="lowerLetter"/>
      <w:lvlText w:val="%8."/>
      <w:lvlJc w:val="left"/>
      <w:pPr>
        <w:ind w:left="5760" w:hanging="360"/>
      </w:pPr>
    </w:lvl>
    <w:lvl w:ilvl="8" w:tplc="41302C3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83062C1"/>
    <w:multiLevelType w:val="hybridMultilevel"/>
    <w:tmpl w:val="7A5C8650"/>
    <w:lvl w:ilvl="0" w:tplc="B9267AC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BD551F8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E716B53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EEE0E51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F795E56"/>
    <w:multiLevelType w:val="hybridMultilevel"/>
    <w:tmpl w:val="52FAD10C"/>
    <w:lvl w:ilvl="0" w:tplc="1460FBA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0EA434E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F808E6"/>
    <w:multiLevelType w:val="hybridMultilevel"/>
    <w:tmpl w:val="6F9C2AAC"/>
    <w:lvl w:ilvl="0" w:tplc="06EE3B04">
      <w:start w:val="1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D53323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77D024D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DB6038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F53B64"/>
    <w:multiLevelType w:val="hybridMultilevel"/>
    <w:tmpl w:val="DDEAD6C0"/>
    <w:lvl w:ilvl="0" w:tplc="F5DA4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76E1498" w:tentative="1">
      <w:start w:val="1"/>
      <w:numFmt w:val="lowerLetter"/>
      <w:lvlText w:val="%2."/>
      <w:lvlJc w:val="left"/>
      <w:pPr>
        <w:ind w:left="1440" w:hanging="360"/>
      </w:pPr>
    </w:lvl>
    <w:lvl w:ilvl="2" w:tplc="900231F4" w:tentative="1">
      <w:start w:val="1"/>
      <w:numFmt w:val="lowerRoman"/>
      <w:lvlText w:val="%3."/>
      <w:lvlJc w:val="right"/>
      <w:pPr>
        <w:ind w:left="2160" w:hanging="180"/>
      </w:pPr>
    </w:lvl>
    <w:lvl w:ilvl="3" w:tplc="A6C683B4" w:tentative="1">
      <w:start w:val="1"/>
      <w:numFmt w:val="decimal"/>
      <w:lvlText w:val="%4."/>
      <w:lvlJc w:val="left"/>
      <w:pPr>
        <w:ind w:left="2880" w:hanging="360"/>
      </w:pPr>
    </w:lvl>
    <w:lvl w:ilvl="4" w:tplc="0FD4B552" w:tentative="1">
      <w:start w:val="1"/>
      <w:numFmt w:val="lowerLetter"/>
      <w:lvlText w:val="%5."/>
      <w:lvlJc w:val="left"/>
      <w:pPr>
        <w:ind w:left="3600" w:hanging="360"/>
      </w:pPr>
    </w:lvl>
    <w:lvl w:ilvl="5" w:tplc="BB181F0E" w:tentative="1">
      <w:start w:val="1"/>
      <w:numFmt w:val="lowerRoman"/>
      <w:lvlText w:val="%6."/>
      <w:lvlJc w:val="right"/>
      <w:pPr>
        <w:ind w:left="4320" w:hanging="180"/>
      </w:pPr>
    </w:lvl>
    <w:lvl w:ilvl="6" w:tplc="C4907A74" w:tentative="1">
      <w:start w:val="1"/>
      <w:numFmt w:val="decimal"/>
      <w:lvlText w:val="%7."/>
      <w:lvlJc w:val="left"/>
      <w:pPr>
        <w:ind w:left="5040" w:hanging="360"/>
      </w:pPr>
    </w:lvl>
    <w:lvl w:ilvl="7" w:tplc="18A2606C" w:tentative="1">
      <w:start w:val="1"/>
      <w:numFmt w:val="lowerLetter"/>
      <w:lvlText w:val="%8."/>
      <w:lvlJc w:val="left"/>
      <w:pPr>
        <w:ind w:left="5760" w:hanging="360"/>
      </w:pPr>
    </w:lvl>
    <w:lvl w:ilvl="8" w:tplc="65EC838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F2E14B6"/>
    <w:multiLevelType w:val="hybridMultilevel"/>
    <w:tmpl w:val="4232E460"/>
    <w:lvl w:ilvl="0" w:tplc="1D9E881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43A4542" w:tentative="1">
      <w:start w:val="1"/>
      <w:numFmt w:val="lowerLetter"/>
      <w:lvlText w:val="%2."/>
      <w:lvlJc w:val="left"/>
      <w:pPr>
        <w:ind w:left="1440" w:hanging="360"/>
      </w:pPr>
    </w:lvl>
    <w:lvl w:ilvl="2" w:tplc="6046D7E0" w:tentative="1">
      <w:start w:val="1"/>
      <w:numFmt w:val="lowerRoman"/>
      <w:lvlText w:val="%3."/>
      <w:lvlJc w:val="right"/>
      <w:pPr>
        <w:ind w:left="2160" w:hanging="180"/>
      </w:pPr>
    </w:lvl>
    <w:lvl w:ilvl="3" w:tplc="60ECAE3E" w:tentative="1">
      <w:start w:val="1"/>
      <w:numFmt w:val="decimal"/>
      <w:lvlText w:val="%4."/>
      <w:lvlJc w:val="left"/>
      <w:pPr>
        <w:ind w:left="2880" w:hanging="360"/>
      </w:pPr>
    </w:lvl>
    <w:lvl w:ilvl="4" w:tplc="EB942CC8" w:tentative="1">
      <w:start w:val="1"/>
      <w:numFmt w:val="lowerLetter"/>
      <w:lvlText w:val="%5."/>
      <w:lvlJc w:val="left"/>
      <w:pPr>
        <w:ind w:left="3600" w:hanging="360"/>
      </w:pPr>
    </w:lvl>
    <w:lvl w:ilvl="5" w:tplc="55A4D72A" w:tentative="1">
      <w:start w:val="1"/>
      <w:numFmt w:val="lowerRoman"/>
      <w:lvlText w:val="%6."/>
      <w:lvlJc w:val="right"/>
      <w:pPr>
        <w:ind w:left="4320" w:hanging="180"/>
      </w:pPr>
    </w:lvl>
    <w:lvl w:ilvl="6" w:tplc="05C00A34" w:tentative="1">
      <w:start w:val="1"/>
      <w:numFmt w:val="decimal"/>
      <w:lvlText w:val="%7."/>
      <w:lvlJc w:val="left"/>
      <w:pPr>
        <w:ind w:left="5040" w:hanging="360"/>
      </w:pPr>
    </w:lvl>
    <w:lvl w:ilvl="7" w:tplc="A74CA680" w:tentative="1">
      <w:start w:val="1"/>
      <w:numFmt w:val="lowerLetter"/>
      <w:lvlText w:val="%8."/>
      <w:lvlJc w:val="left"/>
      <w:pPr>
        <w:ind w:left="5760" w:hanging="360"/>
      </w:pPr>
    </w:lvl>
    <w:lvl w:ilvl="8" w:tplc="0754794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9023EF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4F23A03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2015E0"/>
    <w:multiLevelType w:val="hybridMultilevel"/>
    <w:tmpl w:val="DDEAD6C0"/>
    <w:lvl w:ilvl="0" w:tplc="F5DA4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76E1498" w:tentative="1">
      <w:start w:val="1"/>
      <w:numFmt w:val="lowerLetter"/>
      <w:lvlText w:val="%2."/>
      <w:lvlJc w:val="left"/>
      <w:pPr>
        <w:ind w:left="1440" w:hanging="360"/>
      </w:pPr>
    </w:lvl>
    <w:lvl w:ilvl="2" w:tplc="900231F4" w:tentative="1">
      <w:start w:val="1"/>
      <w:numFmt w:val="lowerRoman"/>
      <w:lvlText w:val="%3."/>
      <w:lvlJc w:val="right"/>
      <w:pPr>
        <w:ind w:left="2160" w:hanging="180"/>
      </w:pPr>
    </w:lvl>
    <w:lvl w:ilvl="3" w:tplc="A6C683B4" w:tentative="1">
      <w:start w:val="1"/>
      <w:numFmt w:val="decimal"/>
      <w:lvlText w:val="%4."/>
      <w:lvlJc w:val="left"/>
      <w:pPr>
        <w:ind w:left="2880" w:hanging="360"/>
      </w:pPr>
    </w:lvl>
    <w:lvl w:ilvl="4" w:tplc="0FD4B552" w:tentative="1">
      <w:start w:val="1"/>
      <w:numFmt w:val="lowerLetter"/>
      <w:lvlText w:val="%5."/>
      <w:lvlJc w:val="left"/>
      <w:pPr>
        <w:ind w:left="3600" w:hanging="360"/>
      </w:pPr>
    </w:lvl>
    <w:lvl w:ilvl="5" w:tplc="BB181F0E" w:tentative="1">
      <w:start w:val="1"/>
      <w:numFmt w:val="lowerRoman"/>
      <w:lvlText w:val="%6."/>
      <w:lvlJc w:val="right"/>
      <w:pPr>
        <w:ind w:left="4320" w:hanging="180"/>
      </w:pPr>
    </w:lvl>
    <w:lvl w:ilvl="6" w:tplc="C4907A74" w:tentative="1">
      <w:start w:val="1"/>
      <w:numFmt w:val="decimal"/>
      <w:lvlText w:val="%7."/>
      <w:lvlJc w:val="left"/>
      <w:pPr>
        <w:ind w:left="5040" w:hanging="360"/>
      </w:pPr>
    </w:lvl>
    <w:lvl w:ilvl="7" w:tplc="18A2606C" w:tentative="1">
      <w:start w:val="1"/>
      <w:numFmt w:val="lowerLetter"/>
      <w:lvlText w:val="%8."/>
      <w:lvlJc w:val="left"/>
      <w:pPr>
        <w:ind w:left="5760" w:hanging="360"/>
      </w:pPr>
    </w:lvl>
    <w:lvl w:ilvl="8" w:tplc="65EC838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FB63331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"/>
  </w:num>
  <w:num w:numId="3">
    <w:abstractNumId w:val="12"/>
  </w:num>
  <w:num w:numId="4">
    <w:abstractNumId w:val="18"/>
  </w:num>
  <w:num w:numId="5">
    <w:abstractNumId w:val="35"/>
  </w:num>
  <w:num w:numId="6">
    <w:abstractNumId w:val="38"/>
  </w:num>
  <w:num w:numId="7">
    <w:abstractNumId w:val="19"/>
  </w:num>
  <w:num w:numId="8">
    <w:abstractNumId w:val="23"/>
  </w:num>
  <w:num w:numId="9">
    <w:abstractNumId w:val="15"/>
  </w:num>
  <w:num w:numId="10">
    <w:abstractNumId w:val="37"/>
  </w:num>
  <w:num w:numId="11">
    <w:abstractNumId w:val="21"/>
  </w:num>
  <w:num w:numId="12">
    <w:abstractNumId w:val="13"/>
  </w:num>
  <w:num w:numId="13">
    <w:abstractNumId w:val="11"/>
  </w:num>
  <w:num w:numId="14">
    <w:abstractNumId w:val="36"/>
  </w:num>
  <w:num w:numId="15">
    <w:abstractNumId w:val="16"/>
  </w:num>
  <w:num w:numId="16">
    <w:abstractNumId w:val="4"/>
  </w:num>
  <w:num w:numId="17">
    <w:abstractNumId w:val="25"/>
  </w:num>
  <w:num w:numId="18">
    <w:abstractNumId w:val="20"/>
  </w:num>
  <w:num w:numId="19">
    <w:abstractNumId w:val="22"/>
  </w:num>
  <w:num w:numId="20">
    <w:abstractNumId w:val="32"/>
  </w:num>
  <w:num w:numId="21">
    <w:abstractNumId w:val="31"/>
  </w:num>
  <w:num w:numId="22">
    <w:abstractNumId w:val="33"/>
  </w:num>
  <w:num w:numId="23">
    <w:abstractNumId w:val="2"/>
  </w:num>
  <w:num w:numId="24">
    <w:abstractNumId w:val="5"/>
  </w:num>
  <w:num w:numId="25">
    <w:abstractNumId w:val="27"/>
  </w:num>
  <w:num w:numId="26">
    <w:abstractNumId w:val="26"/>
  </w:num>
  <w:num w:numId="27">
    <w:abstractNumId w:val="39"/>
  </w:num>
  <w:num w:numId="28">
    <w:abstractNumId w:val="3"/>
  </w:num>
  <w:num w:numId="29">
    <w:abstractNumId w:val="9"/>
  </w:num>
  <w:num w:numId="30">
    <w:abstractNumId w:val="29"/>
  </w:num>
  <w:num w:numId="31">
    <w:abstractNumId w:val="28"/>
  </w:num>
  <w:num w:numId="32">
    <w:abstractNumId w:val="24"/>
  </w:num>
  <w:num w:numId="33">
    <w:abstractNumId w:val="0"/>
  </w:num>
  <w:num w:numId="34">
    <w:abstractNumId w:val="10"/>
  </w:num>
  <w:num w:numId="35">
    <w:abstractNumId w:val="8"/>
  </w:num>
  <w:num w:numId="36">
    <w:abstractNumId w:val="6"/>
  </w:num>
  <w:num w:numId="37">
    <w:abstractNumId w:val="30"/>
  </w:num>
  <w:num w:numId="38">
    <w:abstractNumId w:val="34"/>
  </w:num>
  <w:num w:numId="39">
    <w:abstractNumId w:val="7"/>
  </w:num>
  <w:num w:numId="40">
    <w:abstractNumId w:val="17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removePersonalInformation/>
  <w:attachedTemplate r:id="rId1"/>
  <w:stylePaneFormatFilter w:val="1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1F2A"/>
    <w:rsid w:val="00030BC5"/>
    <w:rsid w:val="000329C3"/>
    <w:rsid w:val="00037C8D"/>
    <w:rsid w:val="000653BF"/>
    <w:rsid w:val="00070960"/>
    <w:rsid w:val="00076877"/>
    <w:rsid w:val="00094AF8"/>
    <w:rsid w:val="00097212"/>
    <w:rsid w:val="001134D0"/>
    <w:rsid w:val="00121B90"/>
    <w:rsid w:val="00123840"/>
    <w:rsid w:val="00126A71"/>
    <w:rsid w:val="00144AA2"/>
    <w:rsid w:val="001735B0"/>
    <w:rsid w:val="00181778"/>
    <w:rsid w:val="001B1C61"/>
    <w:rsid w:val="001D6FA1"/>
    <w:rsid w:val="0023686D"/>
    <w:rsid w:val="00262C72"/>
    <w:rsid w:val="00272AEB"/>
    <w:rsid w:val="00273410"/>
    <w:rsid w:val="00296698"/>
    <w:rsid w:val="002B46C5"/>
    <w:rsid w:val="002C6F87"/>
    <w:rsid w:val="002D5598"/>
    <w:rsid w:val="002D5C37"/>
    <w:rsid w:val="00301F2A"/>
    <w:rsid w:val="00302A36"/>
    <w:rsid w:val="00341793"/>
    <w:rsid w:val="00361CC1"/>
    <w:rsid w:val="003818EA"/>
    <w:rsid w:val="003A0B02"/>
    <w:rsid w:val="003A1170"/>
    <w:rsid w:val="003A1EF4"/>
    <w:rsid w:val="004138A8"/>
    <w:rsid w:val="00423FF0"/>
    <w:rsid w:val="00426C20"/>
    <w:rsid w:val="00464765"/>
    <w:rsid w:val="004B3274"/>
    <w:rsid w:val="00500DB5"/>
    <w:rsid w:val="00547877"/>
    <w:rsid w:val="005570DB"/>
    <w:rsid w:val="00594035"/>
    <w:rsid w:val="005B2D5E"/>
    <w:rsid w:val="005F074F"/>
    <w:rsid w:val="00601781"/>
    <w:rsid w:val="006555EA"/>
    <w:rsid w:val="00657E44"/>
    <w:rsid w:val="00672AC4"/>
    <w:rsid w:val="006A76AA"/>
    <w:rsid w:val="006B4E23"/>
    <w:rsid w:val="006D5BE3"/>
    <w:rsid w:val="007177BC"/>
    <w:rsid w:val="00794D6D"/>
    <w:rsid w:val="007970B3"/>
    <w:rsid w:val="007A2169"/>
    <w:rsid w:val="007A44FD"/>
    <w:rsid w:val="007B3AE0"/>
    <w:rsid w:val="007E05B5"/>
    <w:rsid w:val="0081006D"/>
    <w:rsid w:val="00823488"/>
    <w:rsid w:val="00823CDA"/>
    <w:rsid w:val="0083397D"/>
    <w:rsid w:val="008438D8"/>
    <w:rsid w:val="00864B86"/>
    <w:rsid w:val="00884903"/>
    <w:rsid w:val="00896D17"/>
    <w:rsid w:val="008D5774"/>
    <w:rsid w:val="008F0D5A"/>
    <w:rsid w:val="00902581"/>
    <w:rsid w:val="00912C33"/>
    <w:rsid w:val="009311AB"/>
    <w:rsid w:val="00935D3A"/>
    <w:rsid w:val="009B1BF0"/>
    <w:rsid w:val="009D0B75"/>
    <w:rsid w:val="009E0038"/>
    <w:rsid w:val="00A20485"/>
    <w:rsid w:val="00A654C4"/>
    <w:rsid w:val="00A659D1"/>
    <w:rsid w:val="00AC2796"/>
    <w:rsid w:val="00AD2C34"/>
    <w:rsid w:val="00AF17DD"/>
    <w:rsid w:val="00B16879"/>
    <w:rsid w:val="00B221DB"/>
    <w:rsid w:val="00B2251C"/>
    <w:rsid w:val="00B46BCC"/>
    <w:rsid w:val="00BC3FD1"/>
    <w:rsid w:val="00BC6D99"/>
    <w:rsid w:val="00BD0D52"/>
    <w:rsid w:val="00BD7815"/>
    <w:rsid w:val="00C15B03"/>
    <w:rsid w:val="00C21708"/>
    <w:rsid w:val="00C421C0"/>
    <w:rsid w:val="00C42417"/>
    <w:rsid w:val="00C62ED9"/>
    <w:rsid w:val="00CB5544"/>
    <w:rsid w:val="00CD276D"/>
    <w:rsid w:val="00D3472F"/>
    <w:rsid w:val="00D44C00"/>
    <w:rsid w:val="00D623DE"/>
    <w:rsid w:val="00D962B7"/>
    <w:rsid w:val="00DC405F"/>
    <w:rsid w:val="00DE093F"/>
    <w:rsid w:val="00DE1A41"/>
    <w:rsid w:val="00E20282"/>
    <w:rsid w:val="00E24F5C"/>
    <w:rsid w:val="00E36F12"/>
    <w:rsid w:val="00E63F21"/>
    <w:rsid w:val="00E72BC0"/>
    <w:rsid w:val="00EA02D4"/>
    <w:rsid w:val="00EB31D5"/>
    <w:rsid w:val="00F064A2"/>
    <w:rsid w:val="00F16DAA"/>
    <w:rsid w:val="00FA7B35"/>
    <w:rsid w:val="00FE7573"/>
    <w:rsid w:val="00FF0F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 w:eastAsia="ja-JP" w:bidi="bo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6E9B9C3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970B3"/>
    <w:pPr>
      <w:tabs>
        <w:tab w:val="left" w:pos="284"/>
      </w:tabs>
      <w:spacing w:before="120" w:after="120" w:line="300" w:lineRule="auto"/>
    </w:pPr>
    <w:rPr>
      <w:rFonts w:cstheme="minorHAnsi"/>
      <w:sz w:val="24"/>
      <w:szCs w:val="20"/>
    </w:rPr>
  </w:style>
  <w:style w:type="paragraph" w:styleId="Heading1">
    <w:name w:val="heading 1"/>
    <w:next w:val="Normal"/>
    <w:link w:val="Heading1Char"/>
    <w:uiPriority w:val="9"/>
    <w:qFormat/>
    <w:rsid w:val="0015779E"/>
    <w:pPr>
      <w:spacing w:before="120" w:after="120" w:line="600" w:lineRule="exact"/>
      <w:outlineLvl w:val="0"/>
    </w:pPr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styleId="Heading2">
    <w:name w:val="heading 2"/>
    <w:basedOn w:val="Coverunittitle"/>
    <w:next w:val="Normal"/>
    <w:link w:val="Heading2Char"/>
    <w:uiPriority w:val="9"/>
    <w:unhideWhenUsed/>
    <w:qFormat/>
    <w:rsid w:val="002F7F93"/>
    <w:pPr>
      <w:spacing w:before="240" w:after="120" w:afterAutospacing="0" w:line="240" w:lineRule="auto"/>
      <w:outlineLvl w:val="1"/>
    </w:pPr>
    <w:rPr>
      <w:b/>
      <w:sz w:val="36"/>
      <w:szCs w:val="36"/>
    </w:rPr>
  </w:style>
  <w:style w:type="paragraph" w:styleId="Heading3">
    <w:name w:val="heading 3"/>
    <w:basedOn w:val="Coverunittitle"/>
    <w:next w:val="Normal"/>
    <w:link w:val="Heading3Char"/>
    <w:uiPriority w:val="9"/>
    <w:unhideWhenUsed/>
    <w:qFormat/>
    <w:rsid w:val="0015779E"/>
    <w:pPr>
      <w:spacing w:before="240" w:after="120" w:afterAutospacing="0" w:line="240" w:lineRule="auto"/>
      <w:outlineLvl w:val="2"/>
    </w:pPr>
    <w:rPr>
      <w:b/>
      <w:color w:val="2D739F"/>
      <w:szCs w:val="32"/>
    </w:rPr>
  </w:style>
  <w:style w:type="paragraph" w:styleId="Heading4">
    <w:name w:val="heading 4"/>
    <w:basedOn w:val="Coverunittitle"/>
    <w:next w:val="Normal"/>
    <w:link w:val="Heading4Char"/>
    <w:uiPriority w:val="9"/>
    <w:unhideWhenUsed/>
    <w:qFormat/>
    <w:rsid w:val="00827436"/>
    <w:pPr>
      <w:spacing w:before="240" w:after="120" w:afterAutospacing="0" w:line="240" w:lineRule="auto"/>
      <w:outlineLvl w:val="3"/>
    </w:pPr>
    <w:rPr>
      <w:b/>
      <w:color w:val="58585B"/>
      <w:sz w:val="28"/>
      <w:szCs w:val="28"/>
    </w:rPr>
  </w:style>
  <w:style w:type="paragraph" w:styleId="Heading5">
    <w:name w:val="heading 5"/>
    <w:basedOn w:val="Coverunittitle"/>
    <w:next w:val="Normal"/>
    <w:link w:val="Heading5Char"/>
    <w:uiPriority w:val="9"/>
    <w:unhideWhenUsed/>
    <w:qFormat/>
    <w:rsid w:val="00827436"/>
    <w:pPr>
      <w:spacing w:before="240" w:after="60" w:afterAutospacing="0"/>
      <w:outlineLvl w:val="4"/>
    </w:pPr>
    <w:rPr>
      <w:b/>
      <w:sz w:val="24"/>
    </w:rPr>
  </w:style>
  <w:style w:type="paragraph" w:styleId="Heading6">
    <w:name w:val="heading 6"/>
    <w:basedOn w:val="Heading5"/>
    <w:next w:val="Normal"/>
    <w:link w:val="Heading6Char"/>
    <w:uiPriority w:val="9"/>
    <w:unhideWhenUsed/>
    <w:rsid w:val="00A305EB"/>
    <w:pPr>
      <w:outlineLvl w:val="5"/>
    </w:pPr>
    <w:rPr>
      <w:color w:val="464749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FF5701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vertitle">
    <w:name w:val="Cover title"/>
    <w:next w:val="Normal"/>
    <w:autoRedefine/>
    <w:qFormat/>
    <w:rsid w:val="00254FC7"/>
    <w:pPr>
      <w:tabs>
        <w:tab w:val="left" w:pos="-567"/>
      </w:tabs>
      <w:spacing w:before="3000" w:after="440"/>
    </w:pPr>
    <w:rPr>
      <w:rFonts w:eastAsia="Times New Roman" w:cstheme="minorHAnsi"/>
      <w:noProof/>
      <w:color w:val="2D739F"/>
      <w:spacing w:val="-4"/>
      <w:kern w:val="22"/>
      <w:sz w:val="64"/>
      <w:szCs w:val="24"/>
      <w:u w:color="000004"/>
    </w:rPr>
  </w:style>
  <w:style w:type="character" w:customStyle="1" w:styleId="Heading1Char">
    <w:name w:val="Heading 1 Char"/>
    <w:basedOn w:val="DefaultParagraphFont"/>
    <w:link w:val="Heading1"/>
    <w:uiPriority w:val="9"/>
    <w:rsid w:val="0015779E"/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customStyle="1" w:styleId="Coversubtitle2">
    <w:name w:val="Cover subtitle2"/>
    <w:basedOn w:val="Covertitle"/>
    <w:rsid w:val="00C03F55"/>
    <w:pPr>
      <w:tabs>
        <w:tab w:val="clear" w:pos="-567"/>
      </w:tabs>
    </w:pPr>
    <w:rPr>
      <w:noProof w:val="0"/>
      <w:color w:val="464749"/>
      <w:sz w:val="28"/>
    </w:rPr>
  </w:style>
  <w:style w:type="character" w:styleId="Hyperlink">
    <w:name w:val="Hyperlink"/>
    <w:uiPriority w:val="99"/>
    <w:unhideWhenUsed/>
    <w:rsid w:val="00954C78"/>
    <w:rPr>
      <w:color w:val="0000C0"/>
      <w:u w:val="single"/>
    </w:rPr>
  </w:style>
  <w:style w:type="paragraph" w:customStyle="1" w:styleId="Footer-DocumentTitleLeft">
    <w:name w:val="Footer - Document Title Left"/>
    <w:next w:val="Normal"/>
    <w:link w:val="Footer-DocumentTitleLeftCharChar"/>
    <w:autoRedefine/>
    <w:qFormat/>
    <w:rsid w:val="0002323C"/>
    <w:pPr>
      <w:tabs>
        <w:tab w:val="left" w:pos="0"/>
        <w:tab w:val="center" w:pos="6804"/>
        <w:tab w:val="right" w:pos="10206"/>
      </w:tabs>
      <w:suppressAutoHyphens/>
      <w:spacing w:after="0" w:line="360" w:lineRule="auto"/>
      <w:jc w:val="center"/>
    </w:pPr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unittitle">
    <w:name w:val="Cover unit title"/>
    <w:next w:val="Normal"/>
    <w:autoRedefine/>
    <w:rsid w:val="00C5057F"/>
    <w:pPr>
      <w:spacing w:before="480" w:after="100" w:afterAutospacing="1" w:line="360" w:lineRule="auto"/>
      <w:contextualSpacing/>
    </w:pPr>
    <w:rPr>
      <w:rFonts w:eastAsia="Times New Roman" w:cstheme="minorHAnsi"/>
      <w:noProof/>
      <w:color w:val="464748"/>
      <w:kern w:val="22"/>
      <w:sz w:val="32"/>
      <w:szCs w:val="24"/>
      <w:lang w:eastAsia="en-AU"/>
    </w:rPr>
  </w:style>
  <w:style w:type="character" w:customStyle="1" w:styleId="Footer-DocumentTitleLeftCharChar">
    <w:name w:val="Footer - Document Title Left Char Char"/>
    <w:basedOn w:val="DefaultParagraphFont"/>
    <w:link w:val="Footer-DocumentTitleLeft"/>
    <w:rsid w:val="0002323C"/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subtitle">
    <w:name w:val="Cover subtitle"/>
    <w:next w:val="Normal"/>
    <w:link w:val="CoversubtitleChar"/>
    <w:autoRedefine/>
    <w:qFormat/>
    <w:rsid w:val="001D405E"/>
    <w:pPr>
      <w:spacing w:before="200" w:after="160"/>
    </w:pPr>
    <w:rPr>
      <w:rFonts w:eastAsia="Times New Roman" w:cstheme="minorHAnsi"/>
      <w:bCs/>
      <w:color w:val="404040"/>
      <w:kern w:val="22"/>
      <w:sz w:val="44"/>
      <w:szCs w:val="28"/>
    </w:rPr>
  </w:style>
  <w:style w:type="character" w:customStyle="1" w:styleId="CoversubtitleChar">
    <w:name w:val="Cover subtitle Char"/>
    <w:basedOn w:val="DefaultParagraphFont"/>
    <w:link w:val="Coversubtitle"/>
    <w:rsid w:val="001D405E"/>
    <w:rPr>
      <w:rFonts w:eastAsia="Times New Roman" w:cstheme="minorHAnsi"/>
      <w:bCs/>
      <w:color w:val="404040"/>
      <w:kern w:val="22"/>
      <w:sz w:val="44"/>
      <w:szCs w:val="28"/>
    </w:rPr>
  </w:style>
  <w:style w:type="paragraph" w:customStyle="1" w:styleId="Header-SectionTitle">
    <w:name w:val="Header - Section Title"/>
    <w:basedOn w:val="Body"/>
    <w:autoRedefine/>
    <w:rsid w:val="004B64B7"/>
    <w:pPr>
      <w:ind w:right="-284"/>
      <w:jc w:val="right"/>
    </w:pPr>
    <w:rPr>
      <w:color w:val="7F7F7F" w:themeColor="text1" w:themeTint="80"/>
      <w:sz w:val="16"/>
      <w:szCs w:val="16"/>
    </w:rPr>
  </w:style>
  <w:style w:type="paragraph" w:styleId="TOC3">
    <w:name w:val="toc 3"/>
    <w:basedOn w:val="Heading6"/>
    <w:next w:val="Normal"/>
    <w:uiPriority w:val="39"/>
    <w:rsid w:val="00863CEE"/>
    <w:pPr>
      <w:spacing w:before="0" w:after="0" w:line="240" w:lineRule="auto"/>
      <w:ind w:left="567"/>
    </w:pPr>
    <w:rPr>
      <w:b w:val="0"/>
      <w:color w:val="0057B8"/>
    </w:rPr>
  </w:style>
  <w:style w:type="paragraph" w:styleId="TOC2">
    <w:name w:val="toc 2"/>
    <w:basedOn w:val="Heading5"/>
    <w:next w:val="Normal"/>
    <w:autoRedefine/>
    <w:uiPriority w:val="39"/>
    <w:unhideWhenUsed/>
    <w:rsid w:val="00863CEE"/>
    <w:pPr>
      <w:tabs>
        <w:tab w:val="right" w:leader="dot" w:pos="10196"/>
      </w:tabs>
      <w:spacing w:before="60" w:after="0" w:line="240" w:lineRule="auto"/>
      <w:ind w:left="284"/>
    </w:pPr>
    <w:rPr>
      <w:b w:val="0"/>
      <w:color w:val="717679"/>
    </w:rPr>
  </w:style>
  <w:style w:type="character" w:customStyle="1" w:styleId="Heading2Char">
    <w:name w:val="Heading 2 Char"/>
    <w:basedOn w:val="DefaultParagraphFont"/>
    <w:link w:val="Heading2"/>
    <w:uiPriority w:val="9"/>
    <w:rsid w:val="002F7F93"/>
    <w:rPr>
      <w:rFonts w:eastAsia="Times New Roman" w:cstheme="minorHAnsi"/>
      <w:b/>
      <w:noProof/>
      <w:color w:val="464748"/>
      <w:kern w:val="22"/>
      <w:sz w:val="36"/>
      <w:szCs w:val="36"/>
      <w:lang w:eastAsia="en-AU"/>
    </w:rPr>
  </w:style>
  <w:style w:type="paragraph" w:customStyle="1" w:styleId="Body">
    <w:name w:val="Body"/>
    <w:basedOn w:val="Normal"/>
    <w:link w:val="BodyChar"/>
    <w:qFormat/>
    <w:rsid w:val="00F37D27"/>
  </w:style>
  <w:style w:type="character" w:customStyle="1" w:styleId="Heading3Char">
    <w:name w:val="Heading 3 Char"/>
    <w:basedOn w:val="DefaultParagraphFont"/>
    <w:link w:val="Heading3"/>
    <w:uiPriority w:val="9"/>
    <w:rsid w:val="0015779E"/>
    <w:rPr>
      <w:rFonts w:eastAsia="Times New Roman" w:cstheme="minorHAnsi"/>
      <w:b/>
      <w:noProof/>
      <w:color w:val="2D739F"/>
      <w:kern w:val="22"/>
      <w:sz w:val="32"/>
      <w:szCs w:val="32"/>
      <w:lang w:eastAsia="en-AU"/>
    </w:rPr>
  </w:style>
  <w:style w:type="character" w:customStyle="1" w:styleId="Heading4Char">
    <w:name w:val="Heading 4 Char"/>
    <w:basedOn w:val="DefaultParagraphFont"/>
    <w:link w:val="Heading4"/>
    <w:uiPriority w:val="9"/>
    <w:rsid w:val="00827436"/>
    <w:rPr>
      <w:rFonts w:eastAsia="Times New Roman" w:cstheme="minorHAnsi"/>
      <w:b/>
      <w:noProof/>
      <w:color w:val="58585B"/>
      <w:kern w:val="22"/>
      <w:sz w:val="28"/>
      <w:szCs w:val="28"/>
      <w:lang w:eastAsia="en-AU"/>
    </w:rPr>
  </w:style>
  <w:style w:type="character" w:customStyle="1" w:styleId="Heading5Char">
    <w:name w:val="Heading 5 Char"/>
    <w:basedOn w:val="DefaultParagraphFont"/>
    <w:link w:val="Heading5"/>
    <w:uiPriority w:val="9"/>
    <w:rsid w:val="00827436"/>
    <w:rPr>
      <w:rFonts w:eastAsia="Times New Roman" w:cstheme="minorHAnsi"/>
      <w:b/>
      <w:noProof/>
      <w:color w:val="464748"/>
      <w:kern w:val="22"/>
      <w:sz w:val="24"/>
      <w:szCs w:val="24"/>
      <w:lang w:eastAsia="en-AU"/>
    </w:rPr>
  </w:style>
  <w:style w:type="character" w:customStyle="1" w:styleId="Heading6Char">
    <w:name w:val="Heading 6 Char"/>
    <w:basedOn w:val="DefaultParagraphFont"/>
    <w:link w:val="Heading6"/>
    <w:uiPriority w:val="9"/>
    <w:rsid w:val="00A305EB"/>
    <w:rPr>
      <w:rFonts w:ascii="Arial" w:eastAsia="Times New Roman" w:hAnsi="Arial" w:cs="Times New Roman"/>
      <w:b/>
      <w:color w:val="464749"/>
      <w:kern w:val="22"/>
      <w:sz w:val="20"/>
      <w:szCs w:val="20"/>
    </w:rPr>
  </w:style>
  <w:style w:type="paragraph" w:customStyle="1" w:styleId="feature">
    <w:name w:val="feature"/>
    <w:basedOn w:val="Body"/>
    <w:qFormat/>
    <w:rsid w:val="00DA2486"/>
    <w:pPr>
      <w:spacing w:before="240"/>
    </w:pPr>
    <w:rPr>
      <w:color w:val="0057B8"/>
    </w:rPr>
  </w:style>
  <w:style w:type="paragraph" w:styleId="Quote">
    <w:name w:val="Quote"/>
    <w:basedOn w:val="feature"/>
    <w:next w:val="Normal"/>
    <w:link w:val="QuoteChar"/>
    <w:uiPriority w:val="29"/>
    <w:qFormat/>
    <w:rsid w:val="00EE3A11"/>
    <w:pPr>
      <w:ind w:left="567" w:right="567"/>
    </w:pPr>
    <w:rPr>
      <w:i/>
      <w:color w:val="auto"/>
    </w:rPr>
  </w:style>
  <w:style w:type="character" w:customStyle="1" w:styleId="QuoteChar">
    <w:name w:val="Quote Char"/>
    <w:basedOn w:val="DefaultParagraphFont"/>
    <w:link w:val="Quote"/>
    <w:uiPriority w:val="29"/>
    <w:rsid w:val="00EE3A11"/>
    <w:rPr>
      <w:rFonts w:cstheme="minorHAnsi"/>
      <w:i/>
      <w:sz w:val="24"/>
      <w:szCs w:val="20"/>
    </w:rPr>
  </w:style>
  <w:style w:type="character" w:styleId="Emphasis">
    <w:name w:val="Emphasis"/>
    <w:uiPriority w:val="20"/>
    <w:qFormat/>
    <w:rsid w:val="0065672E"/>
    <w:rPr>
      <w:rFonts w:ascii="Arial" w:hAnsi="Arial"/>
      <w:b w:val="0"/>
      <w:i/>
      <w:color w:val="auto"/>
      <w:sz w:val="20"/>
    </w:rPr>
  </w:style>
  <w:style w:type="paragraph" w:customStyle="1" w:styleId="Bulletlist">
    <w:name w:val="Bullet list"/>
    <w:basedOn w:val="Body"/>
    <w:autoRedefine/>
    <w:rsid w:val="00F029E0"/>
    <w:pPr>
      <w:numPr>
        <w:numId w:val="2"/>
      </w:numPr>
    </w:pPr>
  </w:style>
  <w:style w:type="table" w:customStyle="1" w:styleId="eHUBTable-WithTopandSideHeadings">
    <w:name w:val="eHUB Table - With Top and Side Headings"/>
    <w:basedOn w:val="TableNormal"/>
    <w:rsid w:val="007D40AA"/>
    <w:pPr>
      <w:spacing w:after="0" w:line="240" w:lineRule="auto"/>
    </w:pPr>
    <w:rPr>
      <w:rFonts w:ascii="Helvetica" w:eastAsia="Times New Roman" w:hAnsi="Helvetica" w:cs="Times New Roman"/>
      <w:sz w:val="21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color w:val="auto"/>
        <w:sz w:val="22"/>
      </w:rPr>
      <w:tblPr/>
      <w:tcPr>
        <w:tcBorders>
          <w:top w:val="single" w:sz="2" w:space="0" w:color="0076B8"/>
          <w:left w:val="single" w:sz="2" w:space="0" w:color="0076B8"/>
          <w:bottom w:val="single" w:sz="2" w:space="0" w:color="0076B8"/>
          <w:right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D3E6F5"/>
      </w:tcPr>
    </w:tblStylePr>
    <w:tblStylePr w:type="firstCol">
      <w:rPr>
        <w:rFonts w:ascii="Arial" w:hAnsi="Arial"/>
        <w:b/>
        <w:color w:val="808080" w:themeColor="background1" w:themeShade="80"/>
        <w:sz w:val="22"/>
      </w:rPr>
    </w:tblStylePr>
  </w:style>
  <w:style w:type="numbering" w:customStyle="1" w:styleId="Body-ListNumbered">
    <w:name w:val="Body - List Numbered"/>
    <w:rsid w:val="004C30D1"/>
    <w:pPr>
      <w:numPr>
        <w:numId w:val="1"/>
      </w:numPr>
    </w:pPr>
  </w:style>
  <w:style w:type="paragraph" w:customStyle="1" w:styleId="Numberedlist">
    <w:name w:val="Numbered list"/>
    <w:basedOn w:val="ListNumber"/>
    <w:autoRedefine/>
    <w:rsid w:val="00954C78"/>
  </w:style>
  <w:style w:type="paragraph" w:customStyle="1" w:styleId="Responses">
    <w:name w:val="Responses"/>
    <w:basedOn w:val="Body"/>
    <w:qFormat/>
    <w:rsid w:val="00B16879"/>
    <w:pPr>
      <w:tabs>
        <w:tab w:val="center" w:pos="284"/>
      </w:tabs>
      <w:spacing w:before="80" w:after="80"/>
    </w:pPr>
    <w:rPr>
      <w:color w:val="A6A6A6" w:themeColor="background1" w:themeShade="A6"/>
      <w:sz w:val="22"/>
      <w:szCs w:val="16"/>
    </w:rPr>
  </w:style>
  <w:style w:type="table" w:customStyle="1" w:styleId="eHUBTable-WithTopHeadings">
    <w:name w:val="eHUB Table - With Top Headings"/>
    <w:basedOn w:val="TableNormal"/>
    <w:rsid w:val="003C0972"/>
    <w:pPr>
      <w:spacing w:before="60" w:after="60" w:line="240" w:lineRule="auto"/>
      <w:ind w:left="340" w:right="284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bottom w:val="single" w:sz="2" w:space="0" w:color="D9D9D9" w:themeColor="background1" w:themeShade="D9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pPr>
        <w:wordWrap/>
        <w:spacing w:beforeLines="60" w:beforeAutospacing="0" w:afterLines="60" w:afterAutospacing="0" w:line="240" w:lineRule="auto"/>
        <w:ind w:leftChars="0" w:left="170" w:rightChars="0" w:right="170"/>
        <w:contextualSpacing w:val="0"/>
      </w:pPr>
      <w:rPr>
        <w:rFonts w:ascii="Arial" w:hAnsi="Arial"/>
        <w:b/>
        <w:i w:val="0"/>
        <w:color w:val="auto"/>
        <w:sz w:val="22"/>
      </w:rPr>
      <w:tblPr/>
      <w:tcPr>
        <w:shd w:val="clear" w:color="auto" w:fill="8DB3E2" w:themeFill="text2" w:themeFillTint="66"/>
      </w:tcPr>
    </w:tblStylePr>
    <w:tblStylePr w:type="firstCol">
      <w:rPr>
        <w:rFonts w:ascii="Arial" w:hAnsi="Arial"/>
        <w:sz w:val="20"/>
      </w:rPr>
      <w:tblPr/>
      <w:tcPr>
        <w:tcBorders>
          <w:left w:val="nil"/>
        </w:tcBorders>
      </w:tcPr>
    </w:tblStylePr>
    <w:tblStylePr w:type="lastCol">
      <w:tblPr/>
      <w:tcPr>
        <w:tcBorders>
          <w:right w:val="nil"/>
        </w:tcBorders>
      </w:tcPr>
    </w:tblStylePr>
    <w:tblStylePr w:type="neCell">
      <w:tblPr/>
      <w:tcPr>
        <w:tcBorders>
          <w:top w:val="single" w:sz="2" w:space="0" w:color="0076B8"/>
          <w:left w:val="nil"/>
          <w:bottom w:val="single" w:sz="2" w:space="0" w:color="0076B8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left w:val="nil"/>
        </w:tcBorders>
      </w:tcPr>
    </w:tblStylePr>
  </w:style>
  <w:style w:type="character" w:customStyle="1" w:styleId="Tableheading1">
    <w:name w:val="Table heading 1"/>
    <w:uiPriority w:val="1"/>
    <w:rsid w:val="004A2599"/>
    <w:rPr>
      <w:rFonts w:ascii="Arial" w:hAnsi="Arial"/>
      <w:b/>
      <w:color w:val="auto"/>
      <w:sz w:val="22"/>
      <w:szCs w:val="22"/>
      <w:lang w:eastAsia="en-AU"/>
    </w:rPr>
  </w:style>
  <w:style w:type="table" w:styleId="TableGrid">
    <w:name w:val="Table Grid"/>
    <w:basedOn w:val="TableNormal"/>
    <w:uiPriority w:val="39"/>
    <w:rsid w:val="002C7CD5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eHUBTable-WithSideHeadings">
    <w:name w:val="eHUB Table - With Side Headings"/>
    <w:basedOn w:val="TableNormal"/>
    <w:rsid w:val="003C0972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sz w:val="22"/>
      </w:rPr>
      <w:tblPr/>
      <w:tcPr>
        <w:tcBorders>
          <w:top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FFFFFF" w:themeFill="background1"/>
      </w:tcPr>
    </w:tblStylePr>
    <w:tblStylePr w:type="firstCol">
      <w:rPr>
        <w:b/>
        <w:color w:val="687C56"/>
      </w:rPr>
      <w:tblPr/>
      <w:tcPr>
        <w:tcBorders>
          <w:right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  <w:tblStylePr w:type="neCell">
      <w:tblPr/>
      <w:tcPr>
        <w:tcBorders>
          <w:top w:val="single" w:sz="2" w:space="0" w:color="0076B8"/>
          <w:left w:val="single" w:sz="2" w:space="0" w:color="D9D9D9" w:themeColor="background1" w:themeShade="D9"/>
          <w:bottom w:val="nil"/>
          <w:right w:val="single" w:sz="2" w:space="0" w:color="0076B8"/>
          <w:insideH w:val="nil"/>
          <w:insideV w:val="nil"/>
          <w:tl2br w:val="nil"/>
          <w:tr2bl w:val="nil"/>
        </w:tcBorders>
      </w:tcPr>
    </w:tblStylePr>
    <w:tblStylePr w:type="nwCell">
      <w:rPr>
        <w:rFonts w:ascii="Arial" w:hAnsi="Arial"/>
        <w:b/>
        <w:color w:val="auto"/>
        <w:sz w:val="24"/>
      </w:rPr>
      <w:tblPr/>
      <w:tcPr>
        <w:tcBorders>
          <w:bottom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</w:style>
  <w:style w:type="paragraph" w:customStyle="1" w:styleId="Tableheading10">
    <w:name w:val="Table heading1"/>
    <w:basedOn w:val="Heading5"/>
    <w:rsid w:val="004A2599"/>
    <w:pPr>
      <w:spacing w:beforeLines="60" w:afterLines="60"/>
      <w:ind w:left="170" w:right="170"/>
    </w:pPr>
    <w:rPr>
      <w:color w:val="auto"/>
    </w:rPr>
  </w:style>
  <w:style w:type="table" w:customStyle="1" w:styleId="Style1">
    <w:name w:val="Style1"/>
    <w:basedOn w:val="TableNormal"/>
    <w:uiPriority w:val="99"/>
    <w:rsid w:val="009238B3"/>
    <w:pPr>
      <w:spacing w:after="0" w:line="240" w:lineRule="auto"/>
    </w:pPr>
    <w:rPr>
      <w:rFonts w:ascii="Arial" w:hAnsi="Arial"/>
      <w:sz w:val="20"/>
    </w:rPr>
    <w:tblPr/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2">
    <w:name w:val="Style2"/>
    <w:basedOn w:val="TableGrid"/>
    <w:uiPriority w:val="99"/>
    <w:rsid w:val="009238B3"/>
    <w:tblPr/>
    <w:tblStylePr w:type="firstRow">
      <w:pPr>
        <w:wordWrap/>
        <w:spacing w:beforeLines="0" w:before="120" w:beforeAutospacing="0" w:afterLines="0" w:after="120" w:afterAutospacing="0" w:line="300" w:lineRule="auto"/>
        <w:jc w:val="center"/>
      </w:pPr>
      <w:rPr>
        <w:rFonts w:ascii="Arial" w:hAnsi="Arial"/>
        <w:b w:val="0"/>
        <w:color w:val="FFFFFF" w:themeColor="background1"/>
        <w:sz w:val="20"/>
      </w:rPr>
      <w:tblPr/>
      <w:trPr>
        <w:tblHeader/>
      </w:trPr>
      <w:tcPr>
        <w:shd w:val="clear" w:color="auto" w:fill="8DB3E2" w:themeFill="text2" w:themeFillTint="66"/>
      </w:tcPr>
    </w:tblStylePr>
    <w:tblStylePr w:type="lastRow">
      <w:rPr>
        <w:rFonts w:asciiTheme="minorHAnsi" w:hAnsiTheme="minorHAnsi"/>
        <w:sz w:val="22"/>
      </w:rPr>
    </w:tblStylePr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3">
    <w:name w:val="Style3"/>
    <w:basedOn w:val="TableNormal"/>
    <w:uiPriority w:val="99"/>
    <w:rsid w:val="00A86F85"/>
    <w:pPr>
      <w:spacing w:before="40" w:after="100" w:afterAutospacing="1" w:line="240" w:lineRule="auto"/>
      <w:contextualSpacing/>
    </w:pPr>
    <w:rPr>
      <w:rFonts w:ascii="Arial" w:hAnsi="Arial"/>
      <w:sz w:val="20"/>
    </w:r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band1Vert">
      <w:pPr>
        <w:wordWrap/>
        <w:spacing w:beforeLines="0" w:beforeAutospacing="0"/>
      </w:pPr>
    </w:tblStylePr>
  </w:style>
  <w:style w:type="table" w:customStyle="1" w:styleId="Style4">
    <w:name w:val="Style4"/>
    <w:basedOn w:val="TableNormal"/>
    <w:uiPriority w:val="99"/>
    <w:rsid w:val="00D73C7D"/>
    <w:pPr>
      <w:spacing w:before="80" w:after="100" w:afterAutospacing="1" w:line="240" w:lineRule="auto"/>
    </w:pPr>
    <w:rPr>
      <w:rFonts w:ascii="Arial" w:hAnsi="Arial"/>
      <w:sz w:val="20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</w:style>
  <w:style w:type="paragraph" w:styleId="TOC1">
    <w:name w:val="toc 1"/>
    <w:basedOn w:val="Heading3"/>
    <w:next w:val="Normal"/>
    <w:autoRedefine/>
    <w:uiPriority w:val="39"/>
    <w:unhideWhenUsed/>
    <w:qFormat/>
    <w:rsid w:val="006B36F7"/>
    <w:pPr>
      <w:tabs>
        <w:tab w:val="right" w:leader="dot" w:pos="10206"/>
      </w:tabs>
      <w:spacing w:before="120" w:after="0"/>
      <w:contextualSpacing w:val="0"/>
    </w:pPr>
    <w:rPr>
      <w:b w:val="0"/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2F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2FFA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6B36F7"/>
    <w:pPr>
      <w:keepNext/>
      <w:keepLines/>
      <w:spacing w:after="0" w:line="276" w:lineRule="auto"/>
      <w:outlineLvl w:val="9"/>
    </w:pPr>
    <w:rPr>
      <w:rFonts w:eastAsiaTheme="majorEastAsia" w:cstheme="majorBidi"/>
      <w:bCs/>
      <w:kern w:val="0"/>
      <w:sz w:val="28"/>
      <w:szCs w:val="28"/>
      <w:lang w:val="en-US" w:eastAsia="ja-JP"/>
    </w:rPr>
  </w:style>
  <w:style w:type="character" w:customStyle="1" w:styleId="Heading7Char">
    <w:name w:val="Heading 7 Char"/>
    <w:basedOn w:val="DefaultParagraphFont"/>
    <w:link w:val="Heading7"/>
    <w:uiPriority w:val="9"/>
    <w:rsid w:val="00FF570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er">
    <w:name w:val="header"/>
    <w:basedOn w:val="Normal"/>
    <w:link w:val="HeaderChar"/>
    <w:unhideWhenUsed/>
    <w:rsid w:val="0023031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23031D"/>
    <w:rPr>
      <w:rFonts w:ascii="Calibri" w:hAnsi="Calibri"/>
    </w:rPr>
  </w:style>
  <w:style w:type="paragraph" w:styleId="Footer">
    <w:name w:val="footer"/>
    <w:basedOn w:val="Normal"/>
    <w:link w:val="FooterChar"/>
    <w:uiPriority w:val="99"/>
    <w:unhideWhenUsed/>
    <w:rsid w:val="0023031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031D"/>
    <w:rPr>
      <w:rFonts w:ascii="Calibri" w:hAnsi="Calibri"/>
    </w:rPr>
  </w:style>
  <w:style w:type="paragraph" w:styleId="Caption">
    <w:name w:val="caption"/>
    <w:basedOn w:val="Responses"/>
    <w:next w:val="Normal"/>
    <w:link w:val="CaptionChar"/>
    <w:uiPriority w:val="35"/>
    <w:unhideWhenUsed/>
    <w:qFormat/>
    <w:rsid w:val="002A340F"/>
    <w:pPr>
      <w:spacing w:after="0"/>
    </w:pPr>
  </w:style>
  <w:style w:type="paragraph" w:styleId="Revision">
    <w:name w:val="Revision"/>
    <w:hidden/>
    <w:uiPriority w:val="99"/>
    <w:semiHidden/>
    <w:rsid w:val="006B36F7"/>
    <w:pPr>
      <w:spacing w:after="0" w:line="240" w:lineRule="auto"/>
    </w:pPr>
    <w:rPr>
      <w:rFonts w:ascii="Calibri" w:hAnsi="Calibri"/>
    </w:rPr>
  </w:style>
  <w:style w:type="paragraph" w:styleId="Title">
    <w:name w:val="Title"/>
    <w:basedOn w:val="Normal"/>
    <w:next w:val="Normal"/>
    <w:link w:val="TitleChar"/>
    <w:uiPriority w:val="10"/>
    <w:rsid w:val="0050408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0408C"/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Footerlargertext">
    <w:name w:val="Footer larger text"/>
    <w:basedOn w:val="DefaultParagraphFont"/>
    <w:uiPriority w:val="1"/>
    <w:rsid w:val="00695838"/>
    <w:rPr>
      <w:b w:val="0"/>
      <w:color w:val="0057B8"/>
      <w:sz w:val="14"/>
    </w:rPr>
  </w:style>
  <w:style w:type="character" w:styleId="FollowedHyperlink">
    <w:name w:val="FollowedHyperlink"/>
    <w:basedOn w:val="DefaultParagraphFont"/>
    <w:uiPriority w:val="99"/>
    <w:semiHidden/>
    <w:unhideWhenUsed/>
    <w:rsid w:val="00954C78"/>
    <w:rPr>
      <w:color w:val="800080" w:themeColor="followedHyperlink"/>
      <w:u w:val="single"/>
    </w:rPr>
  </w:style>
  <w:style w:type="paragraph" w:styleId="ListNumber">
    <w:name w:val="List Number"/>
    <w:basedOn w:val="Bulletlist"/>
    <w:uiPriority w:val="99"/>
    <w:unhideWhenUsed/>
    <w:rsid w:val="00954C78"/>
    <w:pPr>
      <w:numPr>
        <w:numId w:val="3"/>
      </w:numPr>
    </w:pPr>
  </w:style>
  <w:style w:type="paragraph" w:customStyle="1" w:styleId="Bodyfooter">
    <w:name w:val="Body footer"/>
    <w:basedOn w:val="Normal"/>
    <w:autoRedefine/>
    <w:qFormat/>
    <w:rsid w:val="00064F9E"/>
    <w:pPr>
      <w:tabs>
        <w:tab w:val="right" w:pos="9781"/>
      </w:tabs>
      <w:spacing w:before="0" w:after="0" w:line="240" w:lineRule="auto"/>
      <w:ind w:left="-425" w:right="-714"/>
    </w:pPr>
    <w:rPr>
      <w:rFonts w:eastAsiaTheme="minorEastAsia" w:cs="Arial"/>
      <w:color w:val="262626" w:themeColor="text1" w:themeTint="D9"/>
      <w:kern w:val="22"/>
      <w:sz w:val="16"/>
      <w:szCs w:val="16"/>
      <w:lang w:bidi="en-US"/>
    </w:rPr>
  </w:style>
  <w:style w:type="character" w:customStyle="1" w:styleId="CaptionChar">
    <w:name w:val="Caption Char"/>
    <w:basedOn w:val="DefaultParagraphFont"/>
    <w:link w:val="Caption"/>
    <w:uiPriority w:val="35"/>
    <w:rsid w:val="002A340F"/>
    <w:rPr>
      <w:rFonts w:cstheme="minorHAnsi"/>
      <w:color w:val="747679"/>
      <w:sz w:val="16"/>
      <w:szCs w:val="16"/>
    </w:rPr>
  </w:style>
  <w:style w:type="paragraph" w:customStyle="1" w:styleId="Bulletslist">
    <w:name w:val="Bullets list"/>
    <w:basedOn w:val="Normal"/>
    <w:link w:val="BulletslistChar"/>
    <w:rsid w:val="00D97AC3"/>
    <w:pPr>
      <w:numPr>
        <w:numId w:val="4"/>
      </w:numPr>
      <w:spacing w:after="40"/>
      <w:ind w:left="714" w:hanging="357"/>
      <w:textboxTightWrap w:val="allLines"/>
    </w:pPr>
    <w:rPr>
      <w:rFonts w:eastAsiaTheme="minorEastAsia"/>
      <w:szCs w:val="24"/>
      <w:lang w:val="en-US" w:bidi="en-US"/>
    </w:rPr>
  </w:style>
  <w:style w:type="character" w:customStyle="1" w:styleId="BulletslistChar">
    <w:name w:val="Bullets list Char"/>
    <w:basedOn w:val="DefaultParagraphFont"/>
    <w:link w:val="Bulletslist"/>
    <w:rsid w:val="00D97AC3"/>
    <w:rPr>
      <w:rFonts w:eastAsiaTheme="minorEastAsia" w:cstheme="minorHAnsi"/>
      <w:sz w:val="24"/>
      <w:szCs w:val="24"/>
      <w:lang w:val="en-US" w:bidi="en-US"/>
    </w:rPr>
  </w:style>
  <w:style w:type="paragraph" w:customStyle="1" w:styleId="Sectionname">
    <w:name w:val="Section name"/>
    <w:basedOn w:val="Normal"/>
    <w:link w:val="SectionnameChar"/>
    <w:qFormat/>
    <w:rsid w:val="00D97AC3"/>
    <w:pPr>
      <w:textboxTightWrap w:val="allLines"/>
    </w:pPr>
    <w:rPr>
      <w:rFonts w:eastAsiaTheme="minorEastAsia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character" w:customStyle="1" w:styleId="SectionnameChar">
    <w:name w:val="Section name Char"/>
    <w:basedOn w:val="Heading1Char"/>
    <w:link w:val="Sectionname"/>
    <w:rsid w:val="00D97AC3"/>
    <w:rPr>
      <w:rFonts w:ascii="Calibri" w:eastAsiaTheme="minorEastAsia" w:hAnsi="Calibri" w:cstheme="minorHAnsi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paragraph" w:styleId="ListParagraph">
    <w:name w:val="List Paragraph"/>
    <w:basedOn w:val="Normal"/>
    <w:uiPriority w:val="34"/>
    <w:qFormat/>
    <w:rsid w:val="00943948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C0158B"/>
    <w:rPr>
      <w:sz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0158B"/>
    <w:rPr>
      <w:rFonts w:ascii="Calibri" w:hAnsi="Calibri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0158B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0158B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0158B"/>
    <w:rPr>
      <w:rFonts w:ascii="Calibri" w:hAnsi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0158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6862C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62C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62CE"/>
    <w:rPr>
      <w:rFonts w:cstheme="minorHAns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62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62CE"/>
    <w:rPr>
      <w:rFonts w:cstheme="minorHAnsi"/>
      <w:b/>
      <w:bCs/>
      <w:sz w:val="20"/>
      <w:szCs w:val="20"/>
    </w:rPr>
  </w:style>
  <w:style w:type="table" w:customStyle="1" w:styleId="StyleTD">
    <w:name w:val="StyleTD"/>
    <w:basedOn w:val="TableNormal"/>
    <w:uiPriority w:val="99"/>
    <w:rsid w:val="00EE3A11"/>
    <w:pPr>
      <w:spacing w:before="120" w:after="120" w:line="300" w:lineRule="auto"/>
    </w:pPr>
    <w:tblPr/>
    <w:tcPr>
      <w:vAlign w:val="center"/>
    </w:tcPr>
  </w:style>
  <w:style w:type="table" w:customStyle="1" w:styleId="GridTable1Light1">
    <w:name w:val="Grid Table 1 Light1"/>
    <w:basedOn w:val="TableNormal"/>
    <w:uiPriority w:val="46"/>
    <w:rsid w:val="00EE3A1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tyleTD2">
    <w:name w:val="StyleTD2"/>
    <w:basedOn w:val="TableNormal"/>
    <w:uiPriority w:val="99"/>
    <w:rsid w:val="00EE3A11"/>
    <w:pPr>
      <w:spacing w:after="0" w:line="240" w:lineRule="auto"/>
    </w:pPr>
    <w:tblPr/>
  </w:style>
  <w:style w:type="paragraph" w:customStyle="1" w:styleId="Guidetext">
    <w:name w:val="Guide text"/>
    <w:basedOn w:val="Normal"/>
    <w:link w:val="GuidetextChar"/>
    <w:qFormat/>
    <w:rsid w:val="00EE3A11"/>
    <w:rPr>
      <w:i/>
      <w:color w:val="FF0000"/>
    </w:rPr>
  </w:style>
  <w:style w:type="table" w:customStyle="1" w:styleId="TableGridLight1">
    <w:name w:val="Table Grid Light1"/>
    <w:basedOn w:val="TableNormal"/>
    <w:uiPriority w:val="40"/>
    <w:rsid w:val="00786D5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GuidetextChar">
    <w:name w:val="Guide text Char"/>
    <w:basedOn w:val="DefaultParagraphFont"/>
    <w:link w:val="Guidetext"/>
    <w:rsid w:val="00EE3A11"/>
    <w:rPr>
      <w:rFonts w:cstheme="minorHAnsi"/>
      <w:i/>
      <w:color w:val="FF0000"/>
      <w:sz w:val="24"/>
      <w:szCs w:val="20"/>
    </w:rPr>
  </w:style>
  <w:style w:type="table" w:styleId="TableGrid1">
    <w:name w:val="Table Grid 1"/>
    <w:basedOn w:val="TableNormal"/>
    <w:uiPriority w:val="99"/>
    <w:semiHidden/>
    <w:unhideWhenUsed/>
    <w:rsid w:val="00786D53"/>
    <w:pPr>
      <w:tabs>
        <w:tab w:val="left" w:pos="284"/>
      </w:tabs>
      <w:spacing w:before="120" w:after="120" w:line="300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Default">
    <w:name w:val="Default"/>
    <w:rsid w:val="007605F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BodyChar">
    <w:name w:val="Body Char"/>
    <w:basedOn w:val="DefaultParagraphFont"/>
    <w:link w:val="Body"/>
    <w:locked/>
    <w:rsid w:val="00FF6FB1"/>
    <w:rPr>
      <w:rFonts w:cstheme="minorHAnsi"/>
      <w:sz w:val="24"/>
      <w:szCs w:val="20"/>
    </w:rPr>
  </w:style>
  <w:style w:type="paragraph" w:customStyle="1" w:styleId="SmallerText-Black">
    <w:name w:val="Smaller Text - Black"/>
    <w:basedOn w:val="Normal"/>
    <w:link w:val="SmallerText-BlackChar"/>
    <w:qFormat/>
    <w:rsid w:val="00E92663"/>
    <w:pPr>
      <w:tabs>
        <w:tab w:val="clear" w:pos="284"/>
      </w:tabs>
      <w:spacing w:before="0" w:line="240" w:lineRule="auto"/>
      <w:textboxTightWrap w:val="allLines"/>
    </w:pPr>
    <w:rPr>
      <w:rFonts w:ascii="Calibri" w:eastAsiaTheme="minorEastAsia" w:hAnsi="Calibri" w:cstheme="minorBidi"/>
      <w:sz w:val="20"/>
      <w:szCs w:val="24"/>
      <w:lang w:val="en-US" w:bidi="en-US"/>
    </w:rPr>
  </w:style>
  <w:style w:type="character" w:customStyle="1" w:styleId="SmallerText-BlackChar">
    <w:name w:val="Smaller Text - Black Char"/>
    <w:basedOn w:val="DefaultParagraphFont"/>
    <w:link w:val="SmallerText-Black"/>
    <w:rsid w:val="00E92663"/>
    <w:rPr>
      <w:rFonts w:ascii="Calibri" w:eastAsiaTheme="minorEastAsia" w:hAnsi="Calibri"/>
      <w:sz w:val="20"/>
      <w:szCs w:val="24"/>
      <w:lang w:val="en-US" w:bidi="en-US"/>
    </w:rPr>
  </w:style>
  <w:style w:type="character" w:styleId="PlaceholderText">
    <w:name w:val="Placeholder Text"/>
    <w:basedOn w:val="DefaultParagraphFont"/>
    <w:uiPriority w:val="99"/>
    <w:semiHidden/>
    <w:rsid w:val="00064F9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yperlink" Target="https://share.tafensw.edu.au/share/access/searching.do?doc=%3Cxml%2F%3E&amp;in=P7ac4831b-430a-4b8d-8b56-f7b32ed5b9cf&amp;q=&amp;type=standard&amp;sort=rank&amp;dr=AFTER" TargetMode="External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glossaryDocument" Target="glossary/document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image" Target="media/image1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TAFE%20Digital\Projects\Accessibility%20Project%20-%2003.04.2018\Template\Templates%20-%20Draft\Practical%20Activity%20V1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05D17F34CE54431B95CF0569603981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3C6F87-06CA-409F-B52F-EAAB390A7243}"/>
      </w:docPartPr>
      <w:docPartBody>
        <w:p w:rsidR="00DF4CE6" w:rsidRDefault="00DA6432">
          <w:r w:rsidRPr="00D951B8">
            <w:rPr>
              <w:rStyle w:val="PlaceholderText"/>
            </w:rPr>
            <w:t>[Title]</w:t>
          </w:r>
        </w:p>
      </w:docPartBody>
    </w:docPart>
    <w:docPart>
      <w:docPartPr>
        <w:name w:val="39B6362BA42044CE84D6E46C97BEBF9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0E0954-FD9C-4494-AC0B-7591B2E0DCE0}"/>
      </w:docPartPr>
      <w:docPartBody>
        <w:p w:rsidR="001A0184" w:rsidRDefault="007A6028" w:rsidP="007A6028">
          <w:pPr>
            <w:pStyle w:val="39B6362BA42044CE84D6E46C97BEBF92"/>
          </w:pPr>
          <w:r w:rsidRPr="00D951B8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432"/>
    <w:rsid w:val="001A0184"/>
    <w:rsid w:val="00487A5F"/>
    <w:rsid w:val="006C4B3E"/>
    <w:rsid w:val="007A6028"/>
    <w:rsid w:val="00911F8C"/>
    <w:rsid w:val="00D00F7E"/>
    <w:rsid w:val="00DA6432"/>
    <w:rsid w:val="00DE3078"/>
    <w:rsid w:val="00DF4C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F715D"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A6028"/>
    <w:rPr>
      <w:color w:val="808080"/>
    </w:rPr>
  </w:style>
  <w:style w:type="paragraph" w:customStyle="1" w:styleId="BAA6538958694EF488FF4DB6F70D658E">
    <w:name w:val="BAA6538958694EF488FF4DB6F70D658E"/>
    <w:rsid w:val="007A6028"/>
  </w:style>
  <w:style w:type="paragraph" w:customStyle="1" w:styleId="39B6362BA42044CE84D6E46C97BEBF92">
    <w:name w:val="39B6362BA42044CE84D6E46C97BEBF92"/>
    <w:rsid w:val="007A602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5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ue_x0020_Date xmlns="1502bd91-4821-4a00-aa5e-8d420a883b7a" xsi:nil="true"/>
    <Qualification xmlns="1502bd91-4821-4a00-aa5e-8d420a883b7a" xsi:nil="true"/>
    <lf3q xmlns="1502bd91-4821-4a00-aa5e-8d420a883b7a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D2565368D9B04881ADF71457D5E4F7" ma:contentTypeVersion="13" ma:contentTypeDescription="Create a new document." ma:contentTypeScope="" ma:versionID="36ab151a6ee0205a1742db04b4e0054e">
  <xsd:schema xmlns:xsd="http://www.w3.org/2001/XMLSchema" xmlns:xs="http://www.w3.org/2001/XMLSchema" xmlns:p="http://schemas.microsoft.com/office/2006/metadata/properties" xmlns:ns2="1502bd91-4821-4a00-aa5e-8d420a883b7a" targetNamespace="http://schemas.microsoft.com/office/2006/metadata/properties" ma:root="true" ma:fieldsID="38b15d4c37ed64824414c649851e5e20" ns2:_="">
    <xsd:import namespace="1502bd91-4821-4a00-aa5e-8d420a883b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2:Due_x0020_Date" minOccurs="0"/>
                <xsd:element ref="ns2:Qualification" minOccurs="0"/>
                <xsd:element ref="ns2:lf3q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02bd91-4821-4a00-aa5e-8d420a883b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Due_x0020_Date" ma:index="16" nillable="true" ma:displayName="Due Date" ma:description="Date that all products are rady for Leanring Bank upload." ma:format="DateOnly" ma:internalName="Due_x0020_Date">
      <xsd:simpleType>
        <xsd:restriction base="dms:DateTime"/>
      </xsd:simpleType>
    </xsd:element>
    <xsd:element name="Qualification" ma:index="17" nillable="true" ma:displayName="Qualification" ma:description="Title of qualification" ma:internalName="Qualification">
      <xsd:simpleType>
        <xsd:restriction base="dms:Text">
          <xsd:maxLength value="255"/>
        </xsd:restriction>
      </xsd:simpleType>
    </xsd:element>
    <xsd:element name="lf3q" ma:index="18" nillable="true" ma:displayName="Qualification" ma:internalName="lf3q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534D1A-562B-4A64-ACA5-8B95232712B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CF58D16-A835-4BDB-A50F-CD88A88BBFEB}">
  <ds:schemaRefs>
    <ds:schemaRef ds:uri="http://purl.org/dc/dcmitype/"/>
    <ds:schemaRef ds:uri="1502bd91-4821-4a00-aa5e-8d420a883b7a"/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purl.org/dc/terms/"/>
    <ds:schemaRef ds:uri="http://schemas.openxmlformats.org/package/2006/metadata/core-properties"/>
    <ds:schemaRef ds:uri="http://schemas.microsoft.com/office/2006/metadata/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7FEB42FB-FD02-4DE4-ABCB-E055E2E9A35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502bd91-4821-4a00-aa5e-8d420a883b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6ECFFE5-4B94-41E6-85E9-F01C5567D9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Practical Activity V1</Template>
  <TotalTime>0</TotalTime>
  <Pages>21</Pages>
  <Words>1688</Words>
  <Characters>9628</Characters>
  <Application>Microsoft Office Word</Application>
  <DocSecurity>0</DocSecurity>
  <Lines>80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MEM09002B_MG_Kn_1of2</vt:lpstr>
    </vt:vector>
  </TitlesOfParts>
  <Company/>
  <LinksUpToDate>false</LinksUpToDate>
  <CharactersWithSpaces>11294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MEM09002B_MG_Kn_1of2</dc:title>
  <dc:creator/>
  <dc:description>The content in this document is copyright © TAFE NSW 2019.
Generated by the Document Automation for Training and Assessment system (developed by Marc Fearby).</dc:description>
  <cp:lastModifiedBy/>
  <cp:revision>1</cp:revision>
  <dcterms:created xsi:type="dcterms:W3CDTF">2019-04-16T00:46:00Z</dcterms:created>
  <dcterms:modified xsi:type="dcterms:W3CDTF">2019-05-06T23:35:00Z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0x0101003ED2565368D9B04881ADF71457D5E4F7</vt:lpwstr>
  </property>
  <property fmtid="{D5CDD505-2E9C-101B-9397-08002B2CF9AE}" pid="3" name="AuthorIds_UIVersion_512">
    <vt:lpwstr>33</vt:lpwstr>
  </property>
</Properties>
</file>